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1CFE5" w14:textId="77777777" w:rsidR="00BE59C3" w:rsidRPr="00BF5A04" w:rsidRDefault="00BE59C3" w:rsidP="00344AE9">
      <w:pPr>
        <w:tabs>
          <w:tab w:val="center" w:pos="4536"/>
          <w:tab w:val="right" w:pos="7938"/>
          <w:tab w:val="right" w:pos="9923"/>
        </w:tabs>
        <w:ind w:right="2"/>
        <w:rPr>
          <w:rFonts w:ascii="Arial" w:hAnsi="Arial" w:cs="Arial"/>
          <w:b/>
          <w:bCs/>
          <w:sz w:val="28"/>
          <w:lang w:eastAsia="en-US"/>
        </w:rPr>
      </w:pPr>
      <w:bookmarkStart w:id="0" w:name="_Hlk145670493"/>
      <w:r w:rsidRPr="00BF5A04">
        <w:rPr>
          <w:rFonts w:ascii="Arial" w:hAnsi="Arial" w:cs="Arial"/>
          <w:b/>
          <w:bCs/>
          <w:sz w:val="28"/>
        </w:rPr>
        <w:t>3GPP TSG RAN WG1 #12</w:t>
      </w:r>
      <w:r w:rsidR="00A54C93" w:rsidRPr="00BF5A04">
        <w:rPr>
          <w:rFonts w:ascii="Arial" w:hAnsi="Arial" w:cs="Arial"/>
          <w:b/>
          <w:bCs/>
          <w:sz w:val="28"/>
        </w:rPr>
        <w:t>1</w:t>
      </w:r>
      <w:r w:rsidRPr="00BF5A04">
        <w:rPr>
          <w:rFonts w:ascii="Arial" w:hAnsi="Arial" w:cs="Arial"/>
          <w:b/>
          <w:bCs/>
          <w:sz w:val="28"/>
        </w:rPr>
        <w:tab/>
      </w:r>
      <w:r w:rsidRPr="00BF5A04">
        <w:rPr>
          <w:rFonts w:ascii="Arial" w:hAnsi="Arial" w:cs="Arial"/>
          <w:b/>
          <w:bCs/>
          <w:sz w:val="28"/>
        </w:rPr>
        <w:tab/>
      </w:r>
      <w:r w:rsidRPr="00BF5A04">
        <w:rPr>
          <w:rFonts w:ascii="Arial" w:hAnsi="Arial" w:cs="Arial"/>
          <w:b/>
          <w:bCs/>
          <w:sz w:val="28"/>
        </w:rPr>
        <w:tab/>
        <w:t>R1-</w:t>
      </w:r>
      <w:r w:rsidR="00863929" w:rsidRPr="00BF5A04">
        <w:rPr>
          <w:rFonts w:ascii="Arial" w:hAnsi="Arial" w:cs="Arial"/>
          <w:b/>
          <w:bCs/>
          <w:sz w:val="28"/>
        </w:rPr>
        <w:t>250</w:t>
      </w:r>
      <w:r w:rsidR="00863929">
        <w:rPr>
          <w:rFonts w:ascii="Arial" w:hAnsi="Arial" w:cs="Arial"/>
          <w:b/>
          <w:bCs/>
          <w:sz w:val="28"/>
        </w:rPr>
        <w:t>3887</w:t>
      </w:r>
    </w:p>
    <w:bookmarkEnd w:id="0"/>
    <w:p w14:paraId="3F116C6B" w14:textId="1F2C3EA6" w:rsidR="00A54C93" w:rsidRPr="00A54C93" w:rsidRDefault="00A54C93" w:rsidP="00A54C93">
      <w:pPr>
        <w:tabs>
          <w:tab w:val="center" w:pos="4536"/>
          <w:tab w:val="right" w:pos="9072"/>
        </w:tabs>
        <w:rPr>
          <w:rFonts w:ascii="Arial" w:eastAsia="MS Mincho" w:hAnsi="Arial" w:cs="Arial"/>
          <w:b/>
          <w:bCs/>
          <w:sz w:val="28"/>
          <w:lang w:eastAsia="ja-JP"/>
        </w:rPr>
      </w:pPr>
      <w:r w:rsidRPr="00BF5A04">
        <w:rPr>
          <w:rFonts w:ascii="Arial" w:eastAsia="MS Mincho" w:hAnsi="Arial" w:cs="Arial"/>
          <w:b/>
          <w:bCs/>
          <w:sz w:val="28"/>
          <w:lang w:eastAsia="ja-JP"/>
        </w:rPr>
        <w:t xml:space="preserve">St Julian’s, Malta, </w:t>
      </w:r>
      <w:r w:rsidRPr="00BF5A04">
        <w:rPr>
          <w:rFonts w:ascii="Arial" w:eastAsia="Malgun Gothic" w:hAnsi="Arial" w:cs="Arial"/>
          <w:b/>
          <w:bCs/>
          <w:sz w:val="28"/>
          <w:lang w:eastAsia="ko-KR"/>
        </w:rPr>
        <w:t xml:space="preserve">May </w:t>
      </w:r>
      <w:r w:rsidRPr="00BF5A04">
        <w:rPr>
          <w:rFonts w:ascii="Arial" w:eastAsia="MS Mincho" w:hAnsi="Arial" w:cs="Arial"/>
          <w:b/>
          <w:bCs/>
          <w:sz w:val="28"/>
          <w:lang w:eastAsia="ja-JP"/>
        </w:rPr>
        <w:t>19</w:t>
      </w:r>
      <w:r w:rsidRPr="00BF5A04">
        <w:rPr>
          <w:rFonts w:ascii="Arial" w:eastAsia="Malgun Gothic" w:hAnsi="Arial" w:cs="Arial"/>
          <w:b/>
          <w:bCs/>
          <w:sz w:val="28"/>
          <w:vertAlign w:val="superscript"/>
          <w:lang w:eastAsia="ko-KR"/>
        </w:rPr>
        <w:t>th</w:t>
      </w:r>
      <w:r w:rsidRPr="00BF5A04">
        <w:rPr>
          <w:rFonts w:ascii="Arial" w:eastAsia="MS Mincho" w:hAnsi="Arial" w:cs="Arial"/>
          <w:b/>
          <w:bCs/>
          <w:sz w:val="28"/>
          <w:lang w:eastAsia="ja-JP"/>
        </w:rPr>
        <w:t xml:space="preserve"> </w:t>
      </w:r>
      <w:r w:rsidRPr="00BF5A04">
        <w:rPr>
          <w:rFonts w:ascii="Arial" w:hAnsi="Arial" w:cs="Arial"/>
          <w:b/>
          <w:bCs/>
          <w:sz w:val="28"/>
        </w:rPr>
        <w:t>– 23</w:t>
      </w:r>
      <w:r w:rsidR="00E0292F">
        <w:rPr>
          <w:rFonts w:ascii="Arial" w:hAnsi="Arial" w:cs="Arial"/>
          <w:b/>
          <w:bCs/>
          <w:sz w:val="28"/>
          <w:vertAlign w:val="superscript"/>
        </w:rPr>
        <w:t>rd</w:t>
      </w:r>
      <w:r w:rsidRPr="00BF5A04">
        <w:rPr>
          <w:rFonts w:ascii="Arial" w:eastAsia="MS Mincho" w:hAnsi="Arial" w:cs="Arial"/>
          <w:b/>
          <w:bCs/>
          <w:sz w:val="28"/>
          <w:lang w:eastAsia="ja-JP"/>
        </w:rPr>
        <w:t>, 2025</w:t>
      </w:r>
    </w:p>
    <w:p w14:paraId="1A7911D3" w14:textId="77777777" w:rsidR="00517AEA" w:rsidRPr="007F0C29" w:rsidRDefault="00A2099C" w:rsidP="002D4E62">
      <w:pPr>
        <w:spacing w:before="0" w:after="0" w:line="240" w:lineRule="auto"/>
        <w:ind w:left="1990" w:hanging="1990"/>
        <w:jc w:val="left"/>
        <w:rPr>
          <w:rFonts w:ascii="Arial" w:eastAsia="宋体" w:hAnsi="Arial" w:cs="Arial"/>
          <w:b/>
          <w:sz w:val="24"/>
          <w:szCs w:val="24"/>
          <w:lang w:val="en-US" w:eastAsia="en-US"/>
        </w:rPr>
      </w:pPr>
      <w:r w:rsidRPr="00CB6011">
        <w:rPr>
          <w:rFonts w:ascii="Arial" w:eastAsia="宋体" w:hAnsi="Arial" w:cs="Arial"/>
          <w:b/>
          <w:sz w:val="24"/>
          <w:szCs w:val="24"/>
          <w:lang w:val="en-US" w:eastAsia="en-US"/>
        </w:rPr>
        <w:t>Agenda item:</w:t>
      </w:r>
      <w:r w:rsidRPr="00CB6011">
        <w:rPr>
          <w:rFonts w:ascii="Arial" w:eastAsia="宋体" w:hAnsi="Arial" w:cs="Arial"/>
          <w:b/>
          <w:sz w:val="24"/>
          <w:szCs w:val="24"/>
          <w:lang w:val="en-US" w:eastAsia="en-US"/>
        </w:rPr>
        <w:tab/>
      </w:r>
      <w:r w:rsidR="00995C1F" w:rsidRPr="00CB6011">
        <w:rPr>
          <w:rFonts w:ascii="Arial" w:eastAsia="宋体" w:hAnsi="Arial" w:cs="Arial"/>
          <w:b/>
          <w:sz w:val="24"/>
          <w:szCs w:val="24"/>
          <w:lang w:val="en-US" w:eastAsia="en-US"/>
        </w:rPr>
        <w:t>9.5.2</w:t>
      </w:r>
    </w:p>
    <w:p w14:paraId="31AD9409" w14:textId="77777777" w:rsidR="00517AEA" w:rsidRPr="007F0C29" w:rsidRDefault="005C5C10" w:rsidP="002D4E62">
      <w:pP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Source:</w:t>
      </w:r>
      <w:r w:rsidRPr="007F0C29">
        <w:rPr>
          <w:rFonts w:ascii="Arial" w:eastAsia="宋体" w:hAnsi="Arial" w:cs="Arial"/>
          <w:b/>
          <w:sz w:val="24"/>
          <w:szCs w:val="24"/>
          <w:lang w:val="en-US" w:eastAsia="en-US"/>
        </w:rPr>
        <w:tab/>
      </w:r>
      <w:r w:rsidR="00517AEA" w:rsidRPr="007F0C29">
        <w:rPr>
          <w:rFonts w:ascii="Arial" w:eastAsia="宋体" w:hAnsi="Arial" w:cs="Arial"/>
          <w:b/>
          <w:sz w:val="24"/>
          <w:szCs w:val="24"/>
          <w:lang w:val="en-US" w:eastAsia="en-US"/>
        </w:rPr>
        <w:t>Xiaomi</w:t>
      </w:r>
    </w:p>
    <w:p w14:paraId="6B14E293" w14:textId="77777777" w:rsidR="00517AEA" w:rsidRPr="007F0C29" w:rsidRDefault="00517AEA" w:rsidP="002D4E62">
      <w:pP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Title:</w:t>
      </w:r>
      <w:r w:rsidRPr="007F0C29">
        <w:rPr>
          <w:rFonts w:ascii="Arial" w:eastAsia="宋体" w:hAnsi="Arial" w:cs="Arial"/>
          <w:b/>
          <w:sz w:val="24"/>
          <w:szCs w:val="24"/>
          <w:lang w:val="en-US" w:eastAsia="en-US"/>
        </w:rPr>
        <w:tab/>
      </w:r>
      <w:r w:rsidR="0012055F" w:rsidRPr="0012055F">
        <w:rPr>
          <w:rFonts w:ascii="Arial" w:eastAsia="宋体" w:hAnsi="Arial" w:cs="Arial" w:hint="eastAsia"/>
          <w:b/>
          <w:sz w:val="24"/>
          <w:szCs w:val="24"/>
          <w:lang w:val="en-US" w:eastAsia="zh-CN"/>
        </w:rPr>
        <w:t>Discussion</w:t>
      </w:r>
      <w:r w:rsidR="0012055F" w:rsidRPr="0012055F">
        <w:rPr>
          <w:rFonts w:ascii="Arial" w:eastAsia="宋体" w:hAnsi="Arial" w:cs="Arial"/>
          <w:b/>
          <w:sz w:val="24"/>
          <w:szCs w:val="24"/>
          <w:lang w:val="en-US" w:eastAsia="en-US"/>
        </w:rPr>
        <w:t xml:space="preserve"> </w:t>
      </w:r>
      <w:r w:rsidR="0012055F" w:rsidRPr="0012055F">
        <w:rPr>
          <w:rFonts w:ascii="Arial" w:eastAsia="宋体" w:hAnsi="Arial" w:cs="Arial" w:hint="eastAsia"/>
          <w:b/>
          <w:sz w:val="24"/>
          <w:szCs w:val="24"/>
          <w:lang w:val="en-US" w:eastAsia="zh-CN"/>
        </w:rPr>
        <w:t>on</w:t>
      </w:r>
      <w:r w:rsidR="0012055F" w:rsidRPr="0012055F">
        <w:rPr>
          <w:rFonts w:ascii="Arial" w:eastAsia="宋体" w:hAnsi="Arial" w:cs="Arial"/>
          <w:b/>
          <w:sz w:val="24"/>
          <w:szCs w:val="24"/>
          <w:lang w:val="en-US" w:eastAsia="en-US"/>
        </w:rPr>
        <w:t xml:space="preserve"> </w:t>
      </w:r>
      <w:r w:rsidR="0012055F" w:rsidRPr="0012055F">
        <w:rPr>
          <w:rFonts w:ascii="Arial" w:eastAsia="宋体" w:hAnsi="Arial" w:cs="Arial" w:hint="eastAsia"/>
          <w:b/>
          <w:sz w:val="24"/>
          <w:szCs w:val="24"/>
          <w:lang w:val="en-US" w:eastAsia="zh-CN"/>
        </w:rPr>
        <w:t>on</w:t>
      </w:r>
      <w:r w:rsidR="0012055F" w:rsidRPr="0012055F">
        <w:rPr>
          <w:rFonts w:ascii="Arial" w:eastAsia="宋体" w:hAnsi="Arial" w:cs="Arial"/>
          <w:b/>
          <w:sz w:val="24"/>
          <w:szCs w:val="24"/>
          <w:lang w:val="en-US" w:eastAsia="en-US"/>
        </w:rPr>
        <w:t>-demand SIB1 for Idle/Inactive mode UEs</w:t>
      </w:r>
    </w:p>
    <w:p w14:paraId="1B452248" w14:textId="77777777" w:rsidR="00517AEA" w:rsidRPr="007F0C29" w:rsidRDefault="00517AEA" w:rsidP="002D4E62">
      <w:pPr>
        <w:pBdr>
          <w:bottom w:val="single" w:sz="12" w:space="1" w:color="auto"/>
        </w:pBd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Document for:</w:t>
      </w:r>
      <w:bookmarkStart w:id="1" w:name="DocumentFor"/>
      <w:bookmarkEnd w:id="1"/>
      <w:r w:rsidRPr="007F0C29">
        <w:rPr>
          <w:rFonts w:ascii="Arial" w:eastAsia="宋体" w:hAnsi="Arial" w:cs="Arial"/>
          <w:b/>
          <w:sz w:val="24"/>
          <w:szCs w:val="24"/>
          <w:lang w:val="en-US" w:eastAsia="en-US"/>
        </w:rPr>
        <w:tab/>
      </w:r>
      <w:r w:rsidR="006F02B0">
        <w:rPr>
          <w:rFonts w:ascii="Arial" w:eastAsia="宋体" w:hAnsi="Arial" w:cs="Arial"/>
          <w:b/>
          <w:sz w:val="24"/>
          <w:szCs w:val="24"/>
          <w:lang w:val="en-US" w:eastAsia="en-US"/>
        </w:rPr>
        <w:t>Decision</w:t>
      </w:r>
    </w:p>
    <w:p w14:paraId="4640E7D1" w14:textId="77777777" w:rsidR="00BB1537" w:rsidRPr="00B3283B" w:rsidRDefault="00517AEA" w:rsidP="002D4E62">
      <w:pPr>
        <w:pStyle w:val="1"/>
        <w:spacing w:line="240" w:lineRule="auto"/>
        <w:rPr>
          <w:b/>
          <w:sz w:val="28"/>
          <w:szCs w:val="28"/>
        </w:rPr>
      </w:pPr>
      <w:r w:rsidRPr="00B3283B">
        <w:rPr>
          <w:b/>
          <w:sz w:val="28"/>
          <w:szCs w:val="28"/>
        </w:rPr>
        <w:t>Introduction</w:t>
      </w:r>
      <w:bookmarkStart w:id="2" w:name="_Hlk131423587"/>
    </w:p>
    <w:bookmarkEnd w:id="2"/>
    <w:p w14:paraId="430A1797" w14:textId="77777777" w:rsidR="006B04DA" w:rsidRPr="006B04DA" w:rsidRDefault="00F41786" w:rsidP="002D4E62">
      <w:pPr>
        <w:spacing w:line="240" w:lineRule="auto"/>
        <w:rPr>
          <w:rFonts w:eastAsiaTheme="minorEastAsia"/>
          <w:sz w:val="21"/>
          <w:szCs w:val="21"/>
          <w:lang w:val="en-US" w:eastAsia="zh-CN"/>
        </w:rPr>
      </w:pPr>
      <w:r>
        <w:rPr>
          <w:rFonts w:eastAsiaTheme="minorEastAsia"/>
          <w:sz w:val="21"/>
          <w:szCs w:val="21"/>
          <w:lang w:val="en-US" w:eastAsia="zh-CN"/>
        </w:rPr>
        <w:t>I</w:t>
      </w:r>
      <w:r>
        <w:rPr>
          <w:rFonts w:eastAsiaTheme="minorEastAsia" w:hint="eastAsia"/>
          <w:sz w:val="21"/>
          <w:szCs w:val="21"/>
          <w:lang w:val="en-US" w:eastAsia="zh-CN"/>
        </w:rPr>
        <w:t>n</w:t>
      </w:r>
      <w:r>
        <w:rPr>
          <w:rFonts w:eastAsiaTheme="minorEastAsia"/>
          <w:sz w:val="21"/>
          <w:szCs w:val="21"/>
          <w:lang w:val="en-US" w:eastAsia="zh-CN"/>
        </w:rPr>
        <w:t xml:space="preserve"> RAN</w:t>
      </w:r>
      <w:r w:rsidR="00AD6E27">
        <w:rPr>
          <w:rFonts w:eastAsiaTheme="minorEastAsia"/>
          <w:sz w:val="21"/>
          <w:szCs w:val="21"/>
          <w:lang w:val="en-US" w:eastAsia="zh-CN"/>
        </w:rPr>
        <w:t>1</w:t>
      </w:r>
      <w:r>
        <w:rPr>
          <w:rFonts w:eastAsiaTheme="minorEastAsia"/>
          <w:sz w:val="21"/>
          <w:szCs w:val="21"/>
          <w:lang w:val="en-US" w:eastAsia="zh-CN"/>
        </w:rPr>
        <w:t>#1</w:t>
      </w:r>
      <w:r w:rsidR="00E721F3">
        <w:rPr>
          <w:rFonts w:eastAsiaTheme="minorEastAsia"/>
          <w:sz w:val="21"/>
          <w:szCs w:val="21"/>
          <w:lang w:val="en-US" w:eastAsia="zh-CN"/>
        </w:rPr>
        <w:t>20</w:t>
      </w:r>
      <w:r w:rsidR="003D2398">
        <w:rPr>
          <w:rFonts w:eastAsiaTheme="minorEastAsia"/>
          <w:sz w:val="21"/>
          <w:szCs w:val="21"/>
          <w:lang w:val="en-US" w:eastAsia="zh-CN"/>
        </w:rPr>
        <w:t>bis</w:t>
      </w:r>
      <w:r>
        <w:rPr>
          <w:rFonts w:eastAsiaTheme="minorEastAsia"/>
          <w:sz w:val="21"/>
          <w:szCs w:val="21"/>
          <w:lang w:val="en-US" w:eastAsia="zh-CN"/>
        </w:rPr>
        <w:t xml:space="preserve"> meeting, on-demand SIB1 for Idle/Inactive mode UEs </w:t>
      </w:r>
      <w:r w:rsidR="00AD6E27">
        <w:rPr>
          <w:rFonts w:eastAsiaTheme="minorEastAsia"/>
          <w:sz w:val="21"/>
          <w:szCs w:val="21"/>
          <w:lang w:val="en-US" w:eastAsia="zh-CN"/>
        </w:rPr>
        <w:t>was discussed</w:t>
      </w:r>
      <w:r>
        <w:rPr>
          <w:rFonts w:eastAsiaTheme="minorEastAsia"/>
          <w:sz w:val="21"/>
          <w:szCs w:val="21"/>
          <w:lang w:val="en-US" w:eastAsia="zh-CN"/>
        </w:rPr>
        <w:t xml:space="preserve">. The following </w:t>
      </w:r>
      <w:r w:rsidR="00AD6E27">
        <w:rPr>
          <w:rFonts w:eastAsiaTheme="minorEastAsia"/>
          <w:sz w:val="21"/>
          <w:szCs w:val="21"/>
          <w:lang w:val="en-US" w:eastAsia="zh-CN"/>
        </w:rPr>
        <w:t xml:space="preserve">agreements were achieved: </w:t>
      </w:r>
      <w:r w:rsidR="00AD6E27">
        <w:rPr>
          <w:rFonts w:eastAsiaTheme="minorEastAsia"/>
          <w:sz w:val="21"/>
          <w:szCs w:val="21"/>
          <w:lang w:val="en-US" w:eastAsia="zh-CN"/>
        </w:rPr>
        <w:fldChar w:fldCharType="begin"/>
      </w:r>
      <w:r w:rsidR="00AD6E27">
        <w:rPr>
          <w:rFonts w:eastAsiaTheme="minorEastAsia"/>
          <w:sz w:val="21"/>
          <w:szCs w:val="21"/>
          <w:lang w:val="en-US" w:eastAsia="zh-CN"/>
        </w:rPr>
        <w:instrText xml:space="preserve"> REF _Ref178428248 \r \h </w:instrText>
      </w:r>
      <w:r w:rsidR="00AD6E27">
        <w:rPr>
          <w:rFonts w:eastAsiaTheme="minorEastAsia"/>
          <w:sz w:val="21"/>
          <w:szCs w:val="21"/>
          <w:lang w:val="en-US" w:eastAsia="zh-CN"/>
        </w:rPr>
      </w:r>
      <w:r w:rsidR="00AD6E27">
        <w:rPr>
          <w:rFonts w:eastAsiaTheme="minorEastAsia"/>
          <w:sz w:val="21"/>
          <w:szCs w:val="21"/>
          <w:lang w:val="en-US" w:eastAsia="zh-CN"/>
        </w:rPr>
        <w:fldChar w:fldCharType="separate"/>
      </w:r>
      <w:r w:rsidR="00AD6E27">
        <w:rPr>
          <w:rFonts w:eastAsiaTheme="minorEastAsia"/>
          <w:sz w:val="21"/>
          <w:szCs w:val="21"/>
          <w:lang w:val="en-US" w:eastAsia="zh-CN"/>
        </w:rPr>
        <w:t>[1]</w:t>
      </w:r>
      <w:r w:rsidR="00AD6E27">
        <w:rPr>
          <w:rFonts w:eastAsiaTheme="minorEastAsia"/>
          <w:sz w:val="21"/>
          <w:szCs w:val="21"/>
          <w:lang w:val="en-US" w:eastAsia="zh-CN"/>
        </w:rPr>
        <w:fldChar w:fldCharType="end"/>
      </w:r>
    </w:p>
    <w:tbl>
      <w:tblPr>
        <w:tblStyle w:val="af"/>
        <w:tblW w:w="0" w:type="auto"/>
        <w:tblLook w:val="04A0" w:firstRow="1" w:lastRow="0" w:firstColumn="1" w:lastColumn="0" w:noHBand="0" w:noVBand="1"/>
      </w:tblPr>
      <w:tblGrid>
        <w:gridCol w:w="9962"/>
      </w:tblGrid>
      <w:tr w:rsidR="00D04652" w14:paraId="628D0DE0" w14:textId="77777777" w:rsidTr="00D04652">
        <w:tc>
          <w:tcPr>
            <w:tcW w:w="9962" w:type="dxa"/>
          </w:tcPr>
          <w:p w14:paraId="7537CD73" w14:textId="77777777" w:rsidR="00C137A8" w:rsidRPr="00C137A8" w:rsidRDefault="00C137A8" w:rsidP="00C137A8">
            <w:pPr>
              <w:overflowPunct/>
              <w:autoSpaceDE/>
              <w:autoSpaceDN/>
              <w:adjustRightInd/>
              <w:spacing w:before="0" w:after="0" w:line="240" w:lineRule="auto"/>
              <w:jc w:val="left"/>
              <w:textAlignment w:val="auto"/>
              <w:rPr>
                <w:rFonts w:ascii="Times" w:eastAsia="Batang" w:hAnsi="Times"/>
                <w:b/>
                <w:bCs/>
                <w:szCs w:val="24"/>
                <w:lang w:eastAsia="x-none"/>
              </w:rPr>
            </w:pPr>
            <w:r w:rsidRPr="00C137A8">
              <w:rPr>
                <w:rFonts w:ascii="Times" w:eastAsia="Batang" w:hAnsi="Times"/>
                <w:b/>
                <w:bCs/>
                <w:szCs w:val="24"/>
                <w:lang w:eastAsia="x-none"/>
              </w:rPr>
              <w:t>Conclusion</w:t>
            </w:r>
          </w:p>
          <w:p w14:paraId="78D1AD8F" w14:textId="77777777" w:rsidR="00C137A8" w:rsidRDefault="00C137A8" w:rsidP="00C137A8">
            <w:pPr>
              <w:overflowPunct/>
              <w:autoSpaceDE/>
              <w:autoSpaceDN/>
              <w:adjustRightInd/>
              <w:spacing w:before="0" w:after="0" w:line="240" w:lineRule="auto"/>
              <w:jc w:val="left"/>
              <w:textAlignment w:val="auto"/>
              <w:rPr>
                <w:rFonts w:eastAsia="PMingLiU"/>
                <w:lang w:val="en-US"/>
              </w:rPr>
            </w:pPr>
            <w:r w:rsidRPr="00C137A8">
              <w:rPr>
                <w:rFonts w:eastAsia="PMingLiU"/>
                <w:lang w:val="en-US"/>
              </w:rPr>
              <w:t xml:space="preserve">There is no RAN1 consensus to support SSB with on-demand SIB1 not on sync raster. </w:t>
            </w:r>
          </w:p>
          <w:p w14:paraId="1EFC3FA9" w14:textId="77777777" w:rsidR="00C137A8" w:rsidRPr="00C137A8" w:rsidRDefault="00C137A8" w:rsidP="00C137A8">
            <w:pPr>
              <w:overflowPunct/>
              <w:autoSpaceDE/>
              <w:autoSpaceDN/>
              <w:adjustRightInd/>
              <w:spacing w:before="0" w:after="0" w:line="240" w:lineRule="auto"/>
              <w:jc w:val="left"/>
              <w:textAlignment w:val="auto"/>
              <w:rPr>
                <w:rFonts w:eastAsia="PMingLiU"/>
                <w:lang w:val="en-US"/>
              </w:rPr>
            </w:pPr>
          </w:p>
          <w:p w14:paraId="4E2301D9" w14:textId="77777777" w:rsidR="00C137A8" w:rsidRPr="00C137A8" w:rsidRDefault="00C137A8" w:rsidP="00C137A8">
            <w:pPr>
              <w:overflowPunct/>
              <w:autoSpaceDE/>
              <w:autoSpaceDN/>
              <w:adjustRightInd/>
              <w:spacing w:before="0" w:after="0" w:line="240" w:lineRule="auto"/>
              <w:jc w:val="left"/>
              <w:textAlignment w:val="auto"/>
              <w:rPr>
                <w:rFonts w:ascii="Times" w:eastAsia="Batang" w:hAnsi="Times" w:cs="Times"/>
                <w:b/>
                <w:bCs/>
                <w:szCs w:val="24"/>
                <w:lang w:eastAsia="x-none"/>
              </w:rPr>
            </w:pPr>
            <w:r w:rsidRPr="00C137A8">
              <w:rPr>
                <w:rFonts w:ascii="Times" w:eastAsia="Batang" w:hAnsi="Times" w:cs="Times"/>
                <w:b/>
                <w:bCs/>
                <w:szCs w:val="24"/>
                <w:highlight w:val="green"/>
                <w:lang w:eastAsia="x-none"/>
              </w:rPr>
              <w:t>Agreement</w:t>
            </w:r>
          </w:p>
          <w:p w14:paraId="300AB84D" w14:textId="77777777" w:rsidR="00C137A8" w:rsidRPr="00C137A8" w:rsidRDefault="00C137A8" w:rsidP="00C137A8">
            <w:pPr>
              <w:overflowPunct/>
              <w:autoSpaceDE/>
              <w:autoSpaceDN/>
              <w:adjustRightInd/>
              <w:spacing w:before="0" w:after="0" w:line="240" w:lineRule="auto"/>
              <w:jc w:val="left"/>
              <w:textAlignment w:val="auto"/>
              <w:rPr>
                <w:rFonts w:ascii="Times" w:eastAsia="PMingLiU" w:hAnsi="Times" w:cs="Times"/>
                <w:lang w:val="en-US"/>
              </w:rPr>
            </w:pPr>
            <w:r w:rsidRPr="00C137A8">
              <w:rPr>
                <w:rFonts w:ascii="Times" w:eastAsia="PMingLiU" w:hAnsi="Times" w:cs="Times"/>
                <w:lang w:val="en-US"/>
              </w:rPr>
              <w:t>The following agreement is updated as follows:</w:t>
            </w:r>
          </w:p>
          <w:p w14:paraId="264D2CFA" w14:textId="77777777" w:rsidR="00C137A8" w:rsidRPr="00C137A8" w:rsidRDefault="00C137A8" w:rsidP="00C137A8">
            <w:pPr>
              <w:overflowPunct/>
              <w:autoSpaceDE/>
              <w:autoSpaceDN/>
              <w:adjustRightInd/>
              <w:spacing w:before="0" w:after="0" w:line="240" w:lineRule="auto"/>
              <w:jc w:val="left"/>
              <w:textAlignment w:val="auto"/>
              <w:rPr>
                <w:rFonts w:ascii="Times" w:eastAsia="PMingLiU" w:hAnsi="Times" w:cs="Times"/>
                <w:lang w:val="en-US"/>
              </w:rPr>
            </w:pPr>
            <w:r w:rsidRPr="00C137A8">
              <w:rPr>
                <w:rFonts w:ascii="Times" w:eastAsia="PMingLiU" w:hAnsi="Times" w:cs="Times"/>
                <w:lang w:val="en-US"/>
              </w:rPr>
              <w:t xml:space="preserve">The UE assumes that, in the OD-SIB1 window, PDCCH for an OD-SIB1 message is transmitted in PDCCH monitoring occasions corresponding </w:t>
            </w:r>
            <w:r w:rsidRPr="00C137A8">
              <w:rPr>
                <w:rFonts w:ascii="Times" w:eastAsia="PMingLiU" w:hAnsi="Times" w:cs="Times"/>
                <w:color w:val="FF0000"/>
                <w:lang w:val="en-US"/>
              </w:rPr>
              <w:t xml:space="preserve">only </w:t>
            </w:r>
            <w:r w:rsidRPr="00C137A8">
              <w:rPr>
                <w:rFonts w:ascii="Times" w:eastAsia="PMingLiU" w:hAnsi="Times" w:cs="Times"/>
                <w:lang w:val="en-US"/>
              </w:rPr>
              <w:t xml:space="preserve">to </w:t>
            </w:r>
            <w:r w:rsidRPr="00C137A8">
              <w:rPr>
                <w:rFonts w:ascii="Times" w:eastAsia="PMingLiU" w:hAnsi="Times" w:cs="Times"/>
                <w:strike/>
                <w:color w:val="FF0000"/>
                <w:lang w:val="en-US"/>
              </w:rPr>
              <w:t>at least</w:t>
            </w:r>
            <w:r w:rsidRPr="00C137A8">
              <w:rPr>
                <w:rFonts w:ascii="Times" w:eastAsia="PMingLiU" w:hAnsi="Times" w:cs="Times"/>
                <w:color w:val="FF0000"/>
                <w:lang w:val="en-US"/>
              </w:rPr>
              <w:t xml:space="preserve"> </w:t>
            </w:r>
            <w:r w:rsidRPr="00C137A8">
              <w:rPr>
                <w:rFonts w:ascii="Times" w:eastAsia="PMingLiU" w:hAnsi="Times" w:cs="Times"/>
                <w:lang w:val="en-US"/>
              </w:rPr>
              <w:t xml:space="preserve">the SSB associated with the </w:t>
            </w:r>
            <w:r w:rsidRPr="00C137A8">
              <w:rPr>
                <w:rFonts w:ascii="Times" w:eastAsia="PMingLiU" w:hAnsi="Times" w:cs="Times"/>
                <w:color w:val="FF0000"/>
                <w:lang w:val="en-US"/>
              </w:rPr>
              <w:t xml:space="preserve">transmitted </w:t>
            </w:r>
            <w:r w:rsidRPr="00C137A8">
              <w:rPr>
                <w:rFonts w:ascii="Times" w:eastAsia="PMingLiU" w:hAnsi="Times" w:cs="Times"/>
                <w:lang w:val="en-US"/>
              </w:rPr>
              <w:t xml:space="preserve">PRACH for UL-WUS if this is indicated via UL WUS configuration </w:t>
            </w:r>
            <w:r w:rsidRPr="00C137A8">
              <w:rPr>
                <w:rFonts w:ascii="Times" w:eastAsia="PMingLiU" w:hAnsi="Times" w:cs="Times"/>
                <w:color w:val="FF0000"/>
                <w:lang w:val="en-US"/>
              </w:rPr>
              <w:t>by a 1-bit indication</w:t>
            </w:r>
          </w:p>
          <w:p w14:paraId="79C345D6" w14:textId="77777777" w:rsidR="00C137A8" w:rsidRPr="00C137A8" w:rsidRDefault="00C137A8" w:rsidP="00C137A8">
            <w:pPr>
              <w:numPr>
                <w:ilvl w:val="0"/>
                <w:numId w:val="13"/>
              </w:numPr>
              <w:overflowPunct/>
              <w:autoSpaceDE/>
              <w:autoSpaceDN/>
              <w:adjustRightInd/>
              <w:spacing w:before="0" w:after="0" w:line="240" w:lineRule="auto"/>
              <w:jc w:val="left"/>
              <w:textAlignment w:val="auto"/>
              <w:rPr>
                <w:rFonts w:ascii="Times" w:eastAsia="PMingLiU" w:hAnsi="Times" w:cs="Times"/>
                <w:color w:val="FF0000"/>
                <w:lang w:val="en-US"/>
              </w:rPr>
            </w:pPr>
            <w:r w:rsidRPr="00C137A8">
              <w:rPr>
                <w:rFonts w:ascii="Times" w:eastAsia="Batang" w:hAnsi="Times" w:cs="Times"/>
                <w:color w:val="FF0000"/>
                <w:szCs w:val="24"/>
                <w:lang w:eastAsia="x-none"/>
              </w:rPr>
              <w:t xml:space="preserve">If the 1-bit indication is included in UL WUS config and indicate as TRUE, the UE assumes that, </w:t>
            </w:r>
            <w:r w:rsidRPr="00C137A8">
              <w:rPr>
                <w:rFonts w:ascii="Times" w:eastAsia="PMingLiU" w:hAnsi="Times" w:cs="Times"/>
                <w:color w:val="FF0000"/>
              </w:rPr>
              <w:t>in the OD-SIB1 window</w:t>
            </w:r>
            <w:r w:rsidRPr="00C137A8">
              <w:rPr>
                <w:rFonts w:ascii="Times" w:eastAsia="PMingLiU" w:hAnsi="Times" w:cs="Times"/>
                <w:color w:val="FF0000"/>
                <w:lang w:val="en-US"/>
              </w:rPr>
              <w:t xml:space="preserve">, </w:t>
            </w:r>
            <w:r w:rsidRPr="00C137A8">
              <w:rPr>
                <w:rFonts w:ascii="Times" w:eastAsia="PMingLiU" w:hAnsi="Times" w:cs="Times"/>
                <w:color w:val="FF0000"/>
              </w:rPr>
              <w:t>PDCCH for an OD-SIB1 message</w:t>
            </w:r>
            <w:r w:rsidRPr="00C137A8">
              <w:rPr>
                <w:rFonts w:ascii="Times" w:eastAsia="PMingLiU" w:hAnsi="Times" w:cs="Times"/>
                <w:color w:val="FF0000"/>
                <w:lang w:val="en-US"/>
              </w:rPr>
              <w:t xml:space="preserve"> is </w:t>
            </w:r>
            <w:r w:rsidRPr="00C137A8">
              <w:rPr>
                <w:rFonts w:ascii="Times" w:eastAsia="PMingLiU" w:hAnsi="Times" w:cs="Times"/>
                <w:color w:val="FF0000"/>
              </w:rPr>
              <w:t>transmitted in PDCCH monitoring occasions</w:t>
            </w:r>
            <w:r w:rsidRPr="00C137A8">
              <w:rPr>
                <w:rFonts w:ascii="Times" w:eastAsia="PMingLiU" w:hAnsi="Times" w:cs="Times"/>
                <w:color w:val="FF0000"/>
                <w:lang w:val="en-US"/>
              </w:rPr>
              <w:t xml:space="preserve"> corresponding only to </w:t>
            </w:r>
            <w:r w:rsidRPr="00C137A8">
              <w:rPr>
                <w:rFonts w:ascii="Times" w:eastAsia="PMingLiU" w:hAnsi="Times" w:cs="Times"/>
                <w:color w:val="FF0000"/>
              </w:rPr>
              <w:t>the SSB associated with the PRACH for UL-WUS</w:t>
            </w:r>
            <w:r w:rsidRPr="00C137A8">
              <w:rPr>
                <w:rFonts w:ascii="Times" w:eastAsia="Batang" w:hAnsi="Times" w:cs="Times"/>
                <w:color w:val="FF0000"/>
                <w:szCs w:val="24"/>
                <w:lang w:eastAsia="x-none"/>
              </w:rPr>
              <w:t>.</w:t>
            </w:r>
          </w:p>
          <w:p w14:paraId="535B2CD6" w14:textId="77777777" w:rsidR="00C137A8" w:rsidRPr="00C137A8" w:rsidRDefault="00C137A8" w:rsidP="00C137A8">
            <w:pPr>
              <w:numPr>
                <w:ilvl w:val="0"/>
                <w:numId w:val="13"/>
              </w:numPr>
              <w:overflowPunct/>
              <w:autoSpaceDE/>
              <w:autoSpaceDN/>
              <w:adjustRightInd/>
              <w:spacing w:before="0" w:after="0" w:line="240" w:lineRule="auto"/>
              <w:jc w:val="left"/>
              <w:textAlignment w:val="auto"/>
              <w:rPr>
                <w:rFonts w:ascii="Times" w:eastAsia="Malgun Gothic" w:hAnsi="Times" w:cs="Times"/>
                <w:color w:val="FF0000"/>
                <w:szCs w:val="24"/>
                <w:lang w:eastAsia="zh-CN"/>
              </w:rPr>
            </w:pPr>
            <w:r w:rsidRPr="00C137A8">
              <w:rPr>
                <w:rFonts w:ascii="Times" w:eastAsia="Batang" w:hAnsi="Times" w:cs="Times"/>
                <w:color w:val="FF0000"/>
                <w:szCs w:val="24"/>
                <w:lang w:eastAsia="x-none"/>
              </w:rPr>
              <w:t xml:space="preserve">If the 1-bit indication is not included in UL WUS config or the 1-bit indication is FALSE, </w:t>
            </w:r>
            <w:r w:rsidRPr="00C137A8">
              <w:rPr>
                <w:rFonts w:ascii="Times" w:eastAsia="PMingLiU" w:hAnsi="Times" w:cs="Times"/>
                <w:color w:val="FF0000"/>
                <w:lang w:val="en-US"/>
              </w:rPr>
              <w:t>the UE assumes the same as legacy, i.e., in the OD-SIB1 window, PDCCH for an OD-SIB1 message is transmitted in at least one PDCCH monitoring occasion corresponding to each transmitted SSB.</w:t>
            </w:r>
          </w:p>
          <w:p w14:paraId="6BD3DE96" w14:textId="77777777" w:rsidR="00C137A8" w:rsidRPr="00C137A8" w:rsidRDefault="00C137A8" w:rsidP="00C137A8">
            <w:pPr>
              <w:numPr>
                <w:ilvl w:val="0"/>
                <w:numId w:val="13"/>
              </w:numPr>
              <w:overflowPunct/>
              <w:autoSpaceDE/>
              <w:autoSpaceDN/>
              <w:adjustRightInd/>
              <w:spacing w:before="0" w:after="0" w:line="240" w:lineRule="auto"/>
              <w:jc w:val="left"/>
              <w:textAlignment w:val="auto"/>
              <w:rPr>
                <w:rFonts w:ascii="Times" w:eastAsia="Malgun Gothic" w:hAnsi="Times" w:cs="Times"/>
                <w:color w:val="FF0000"/>
                <w:szCs w:val="24"/>
                <w:lang w:eastAsia="zh-CN"/>
              </w:rPr>
            </w:pPr>
            <w:r w:rsidRPr="00C137A8">
              <w:rPr>
                <w:rFonts w:ascii="Times" w:eastAsia="Batang" w:hAnsi="Times" w:cs="Times"/>
                <w:color w:val="FF0000"/>
                <w:szCs w:val="24"/>
                <w:lang w:eastAsia="x-none"/>
              </w:rPr>
              <w:t>Further study possible down selection from the following options to indicate additional information related to SSBs associated with PDCCH monitoring occasions</w:t>
            </w:r>
          </w:p>
          <w:p w14:paraId="3A0F2052" w14:textId="77777777" w:rsidR="00C137A8" w:rsidRPr="00C137A8" w:rsidRDefault="00C137A8" w:rsidP="00C137A8">
            <w:pPr>
              <w:numPr>
                <w:ilvl w:val="1"/>
                <w:numId w:val="13"/>
              </w:numPr>
              <w:overflowPunct/>
              <w:autoSpaceDE/>
              <w:autoSpaceDN/>
              <w:adjustRightInd/>
              <w:spacing w:before="0" w:after="0" w:line="240" w:lineRule="auto"/>
              <w:jc w:val="left"/>
              <w:textAlignment w:val="auto"/>
              <w:rPr>
                <w:rFonts w:ascii="Times" w:eastAsia="Malgun Gothic" w:hAnsi="Times" w:cs="Times"/>
                <w:color w:val="FF0000"/>
                <w:szCs w:val="24"/>
                <w:lang w:eastAsia="zh-CN"/>
              </w:rPr>
            </w:pPr>
            <w:r w:rsidRPr="00C137A8">
              <w:rPr>
                <w:rFonts w:ascii="Times" w:eastAsia="Batang" w:hAnsi="Times" w:cs="Times"/>
                <w:color w:val="FF0000"/>
                <w:szCs w:val="24"/>
                <w:lang w:eastAsia="x-none"/>
              </w:rPr>
              <w:t>Alt1: The information is provided in UL-WUS config</w:t>
            </w:r>
          </w:p>
          <w:p w14:paraId="7157BF21" w14:textId="77777777" w:rsidR="00C137A8" w:rsidRPr="00C137A8" w:rsidRDefault="00C137A8" w:rsidP="00C137A8">
            <w:pPr>
              <w:numPr>
                <w:ilvl w:val="1"/>
                <w:numId w:val="13"/>
              </w:numPr>
              <w:overflowPunct/>
              <w:autoSpaceDE/>
              <w:autoSpaceDN/>
              <w:adjustRightInd/>
              <w:spacing w:before="0" w:after="0" w:line="240" w:lineRule="auto"/>
              <w:jc w:val="left"/>
              <w:textAlignment w:val="auto"/>
              <w:rPr>
                <w:rFonts w:ascii="Times" w:eastAsia="Malgun Gothic" w:hAnsi="Times" w:cs="Times"/>
                <w:color w:val="FF0000"/>
                <w:szCs w:val="24"/>
                <w:lang w:eastAsia="zh-CN"/>
              </w:rPr>
            </w:pPr>
            <w:r w:rsidRPr="00C137A8">
              <w:rPr>
                <w:rFonts w:ascii="Times" w:eastAsia="Batang" w:hAnsi="Times" w:cs="Times"/>
                <w:color w:val="FF0000"/>
                <w:szCs w:val="24"/>
                <w:lang w:eastAsia="x-none"/>
              </w:rPr>
              <w:t>Alt2: The information is provided in RAR in response to UL-WUS transmission</w:t>
            </w:r>
          </w:p>
          <w:p w14:paraId="4E4C50EB" w14:textId="77777777" w:rsidR="00C137A8" w:rsidRPr="00C137A8" w:rsidRDefault="00C137A8" w:rsidP="00C137A8">
            <w:pPr>
              <w:numPr>
                <w:ilvl w:val="1"/>
                <w:numId w:val="13"/>
              </w:numPr>
              <w:overflowPunct/>
              <w:autoSpaceDE/>
              <w:autoSpaceDN/>
              <w:adjustRightInd/>
              <w:spacing w:before="0" w:after="0" w:line="240" w:lineRule="auto"/>
              <w:jc w:val="left"/>
              <w:textAlignment w:val="auto"/>
              <w:rPr>
                <w:rFonts w:ascii="Times" w:eastAsia="Malgun Gothic" w:hAnsi="Times" w:cs="Times"/>
                <w:color w:val="FF0000"/>
                <w:szCs w:val="24"/>
                <w:lang w:eastAsia="zh-CN"/>
              </w:rPr>
            </w:pPr>
            <w:r w:rsidRPr="00C137A8">
              <w:rPr>
                <w:rFonts w:ascii="Times" w:eastAsia="Batang" w:hAnsi="Times" w:cs="Times"/>
                <w:color w:val="FF0000"/>
                <w:szCs w:val="24"/>
                <w:lang w:eastAsia="x-none"/>
              </w:rPr>
              <w:t>Alt3: No additional information is provided</w:t>
            </w:r>
          </w:p>
          <w:p w14:paraId="60C931FE" w14:textId="77777777" w:rsidR="00C137A8" w:rsidRPr="00C137A8" w:rsidRDefault="00C137A8" w:rsidP="00C137A8">
            <w:pPr>
              <w:overflowPunct/>
              <w:autoSpaceDE/>
              <w:autoSpaceDN/>
              <w:adjustRightInd/>
              <w:spacing w:before="0" w:after="0" w:line="240" w:lineRule="auto"/>
              <w:ind w:left="1440"/>
              <w:jc w:val="left"/>
              <w:textAlignment w:val="auto"/>
              <w:rPr>
                <w:rFonts w:ascii="Times" w:eastAsia="Malgun Gothic" w:hAnsi="Times" w:cs="Times"/>
                <w:color w:val="FF0000"/>
                <w:szCs w:val="24"/>
                <w:lang w:eastAsia="zh-CN"/>
              </w:rPr>
            </w:pPr>
          </w:p>
          <w:p w14:paraId="218FC952" w14:textId="77777777" w:rsidR="00C137A8" w:rsidRPr="00C137A8" w:rsidRDefault="00C137A8" w:rsidP="00C137A8">
            <w:pPr>
              <w:overflowPunct/>
              <w:autoSpaceDE/>
              <w:autoSpaceDN/>
              <w:adjustRightInd/>
              <w:spacing w:before="0" w:after="0" w:line="240" w:lineRule="auto"/>
              <w:jc w:val="left"/>
              <w:textAlignment w:val="auto"/>
              <w:rPr>
                <w:rFonts w:ascii="Times" w:eastAsia="Batang" w:hAnsi="Times" w:cs="Times"/>
                <w:b/>
                <w:bCs/>
                <w:szCs w:val="24"/>
                <w:lang w:eastAsia="x-none"/>
              </w:rPr>
            </w:pPr>
            <w:r w:rsidRPr="00C137A8">
              <w:rPr>
                <w:rFonts w:ascii="Times" w:eastAsia="Batang" w:hAnsi="Times" w:cs="Times"/>
                <w:b/>
                <w:bCs/>
                <w:szCs w:val="24"/>
                <w:highlight w:val="green"/>
                <w:lang w:eastAsia="x-none"/>
              </w:rPr>
              <w:t>Agreement</w:t>
            </w:r>
          </w:p>
          <w:p w14:paraId="242B25C8" w14:textId="77777777" w:rsidR="00C137A8" w:rsidRPr="00C137A8" w:rsidRDefault="00C137A8" w:rsidP="00C137A8">
            <w:pPr>
              <w:overflowPunct/>
              <w:autoSpaceDE/>
              <w:autoSpaceDN/>
              <w:adjustRightInd/>
              <w:spacing w:before="0" w:after="0" w:line="240" w:lineRule="auto"/>
              <w:jc w:val="left"/>
              <w:textAlignment w:val="auto"/>
              <w:rPr>
                <w:rFonts w:ascii="Times" w:eastAsia="Malgun Gothic" w:hAnsi="Times" w:cs="Times"/>
                <w:szCs w:val="24"/>
                <w:lang w:eastAsia="zh-CN"/>
              </w:rPr>
            </w:pPr>
            <w:r w:rsidRPr="00C137A8">
              <w:rPr>
                <w:rFonts w:ascii="Times" w:eastAsia="Malgun Gothic" w:hAnsi="Times" w:cs="Times"/>
                <w:szCs w:val="24"/>
                <w:lang w:eastAsia="zh-CN"/>
              </w:rPr>
              <w:t>Indication of K_SSB value in the UL-WUS configuration should be 5 bits for FR1 and 4 bits for FR2.</w:t>
            </w:r>
          </w:p>
          <w:p w14:paraId="26553F14" w14:textId="77777777" w:rsidR="00C137A8" w:rsidRPr="00C137A8" w:rsidRDefault="00C137A8" w:rsidP="00C137A8">
            <w:pPr>
              <w:numPr>
                <w:ilvl w:val="0"/>
                <w:numId w:val="13"/>
              </w:numPr>
              <w:overflowPunct/>
              <w:autoSpaceDE/>
              <w:autoSpaceDN/>
              <w:adjustRightInd/>
              <w:spacing w:before="0" w:after="0" w:line="240" w:lineRule="auto"/>
              <w:jc w:val="left"/>
              <w:textAlignment w:val="auto"/>
              <w:rPr>
                <w:rFonts w:ascii="Times" w:eastAsia="PMingLiU" w:hAnsi="Times" w:cs="Times"/>
                <w:szCs w:val="24"/>
              </w:rPr>
            </w:pPr>
            <w:r w:rsidRPr="00C137A8">
              <w:rPr>
                <w:rFonts w:ascii="Times" w:eastAsia="PMingLiU" w:hAnsi="Times" w:cs="Times"/>
                <w:szCs w:val="24"/>
              </w:rPr>
              <w:t>Note: there is no change to current PBCH structure.</w:t>
            </w:r>
          </w:p>
          <w:p w14:paraId="2F619871" w14:textId="77777777" w:rsidR="00C137A8" w:rsidRPr="00C137A8" w:rsidRDefault="00C137A8" w:rsidP="00C137A8">
            <w:pPr>
              <w:numPr>
                <w:ilvl w:val="0"/>
                <w:numId w:val="13"/>
              </w:numPr>
              <w:overflowPunct/>
              <w:autoSpaceDE/>
              <w:autoSpaceDN/>
              <w:adjustRightInd/>
              <w:spacing w:before="0" w:after="0" w:line="240" w:lineRule="auto"/>
              <w:jc w:val="left"/>
              <w:textAlignment w:val="auto"/>
              <w:rPr>
                <w:rFonts w:ascii="Times" w:eastAsia="PMingLiU" w:hAnsi="Times" w:cs="Times"/>
                <w:szCs w:val="24"/>
              </w:rPr>
            </w:pPr>
            <w:r w:rsidRPr="00C137A8">
              <w:rPr>
                <w:rFonts w:ascii="Times" w:eastAsia="PMingLiU" w:hAnsi="Times" w:cs="Times"/>
                <w:szCs w:val="24"/>
              </w:rPr>
              <w:t>UE does not expect K_SSB to be larger than 23 for FR1 and larger than 11 for FR2</w:t>
            </w:r>
          </w:p>
          <w:p w14:paraId="4E21E70A" w14:textId="77777777" w:rsidR="00C137A8" w:rsidRPr="00C137A8" w:rsidRDefault="00C137A8" w:rsidP="00C137A8">
            <w:pPr>
              <w:overflowPunct/>
              <w:autoSpaceDE/>
              <w:autoSpaceDN/>
              <w:adjustRightInd/>
              <w:spacing w:before="0" w:after="0" w:line="240" w:lineRule="auto"/>
              <w:jc w:val="left"/>
              <w:textAlignment w:val="auto"/>
              <w:rPr>
                <w:rFonts w:ascii="Times" w:eastAsia="Batang" w:hAnsi="Times" w:cs="Times"/>
                <w:szCs w:val="24"/>
                <w:lang w:eastAsia="x-none"/>
              </w:rPr>
            </w:pPr>
          </w:p>
          <w:p w14:paraId="05A9491F" w14:textId="77777777" w:rsidR="00C137A8" w:rsidRPr="00C137A8" w:rsidRDefault="00C137A8" w:rsidP="00C137A8">
            <w:pPr>
              <w:overflowPunct/>
              <w:autoSpaceDE/>
              <w:autoSpaceDN/>
              <w:adjustRightInd/>
              <w:spacing w:before="0" w:after="0" w:line="240" w:lineRule="auto"/>
              <w:jc w:val="left"/>
              <w:textAlignment w:val="auto"/>
              <w:rPr>
                <w:rFonts w:ascii="Times" w:eastAsia="Batang" w:hAnsi="Times" w:cs="Times"/>
                <w:b/>
                <w:bCs/>
                <w:szCs w:val="24"/>
                <w:lang w:eastAsia="x-none"/>
              </w:rPr>
            </w:pPr>
            <w:r w:rsidRPr="00C137A8">
              <w:rPr>
                <w:rFonts w:ascii="Times" w:eastAsia="Batang" w:hAnsi="Times" w:cs="Times"/>
                <w:b/>
                <w:bCs/>
                <w:szCs w:val="24"/>
                <w:highlight w:val="green"/>
                <w:lang w:eastAsia="x-none"/>
              </w:rPr>
              <w:t>Agreement</w:t>
            </w:r>
          </w:p>
          <w:p w14:paraId="4A66DF9C" w14:textId="77777777" w:rsidR="00C137A8" w:rsidRPr="00C137A8" w:rsidRDefault="00C137A8" w:rsidP="00C137A8">
            <w:pPr>
              <w:overflowPunct/>
              <w:autoSpaceDE/>
              <w:autoSpaceDN/>
              <w:adjustRightInd/>
              <w:spacing w:before="0" w:after="0" w:line="240" w:lineRule="auto"/>
              <w:jc w:val="left"/>
              <w:textAlignment w:val="auto"/>
              <w:rPr>
                <w:rFonts w:ascii="Times" w:eastAsia="Batang" w:hAnsi="Times" w:cs="Times"/>
                <w:szCs w:val="24"/>
                <w:lang w:eastAsia="en-US"/>
              </w:rPr>
            </w:pPr>
            <w:r w:rsidRPr="00C137A8">
              <w:rPr>
                <w:rFonts w:ascii="Times" w:eastAsia="Batang" w:hAnsi="Times" w:cs="Times"/>
                <w:szCs w:val="24"/>
                <w:lang w:eastAsia="en-US"/>
              </w:rPr>
              <w:t>The value of the time offset between the reference time point and the starting time for the time window of OD-SIB1 can be either 0 or positive value.</w:t>
            </w:r>
          </w:p>
          <w:p w14:paraId="679D4A19" w14:textId="77777777" w:rsidR="00C137A8" w:rsidRPr="00C137A8" w:rsidRDefault="00C137A8" w:rsidP="00C137A8">
            <w:pPr>
              <w:overflowPunct/>
              <w:autoSpaceDE/>
              <w:autoSpaceDN/>
              <w:adjustRightInd/>
              <w:spacing w:before="0" w:after="0" w:line="240" w:lineRule="auto"/>
              <w:jc w:val="left"/>
              <w:textAlignment w:val="auto"/>
              <w:rPr>
                <w:rFonts w:ascii="Times" w:eastAsia="Batang" w:hAnsi="Times" w:cs="Times"/>
                <w:szCs w:val="24"/>
                <w:lang w:eastAsia="x-none"/>
              </w:rPr>
            </w:pPr>
          </w:p>
          <w:p w14:paraId="1830868A" w14:textId="77777777" w:rsidR="00C137A8" w:rsidRPr="00C137A8" w:rsidRDefault="00C137A8" w:rsidP="00C137A8">
            <w:pPr>
              <w:overflowPunct/>
              <w:autoSpaceDE/>
              <w:autoSpaceDN/>
              <w:adjustRightInd/>
              <w:spacing w:before="0" w:after="0" w:line="240" w:lineRule="auto"/>
              <w:jc w:val="left"/>
              <w:textAlignment w:val="auto"/>
              <w:rPr>
                <w:rFonts w:ascii="Times" w:eastAsia="Batang" w:hAnsi="Times" w:cs="Times"/>
                <w:b/>
                <w:bCs/>
                <w:szCs w:val="24"/>
                <w:lang w:eastAsia="x-none"/>
              </w:rPr>
            </w:pPr>
            <w:r w:rsidRPr="00C137A8">
              <w:rPr>
                <w:rFonts w:ascii="Times" w:eastAsia="Batang" w:hAnsi="Times" w:cs="Times"/>
                <w:b/>
                <w:bCs/>
                <w:szCs w:val="24"/>
                <w:highlight w:val="green"/>
                <w:lang w:eastAsia="x-none"/>
              </w:rPr>
              <w:t>Agreement</w:t>
            </w:r>
          </w:p>
          <w:p w14:paraId="18A60D5D" w14:textId="77777777" w:rsidR="00C137A8" w:rsidRPr="00C137A8" w:rsidRDefault="00C137A8" w:rsidP="00C137A8">
            <w:pPr>
              <w:overflowPunct/>
              <w:autoSpaceDE/>
              <w:autoSpaceDN/>
              <w:adjustRightInd/>
              <w:spacing w:before="0" w:after="0" w:line="240" w:lineRule="auto"/>
              <w:jc w:val="left"/>
              <w:textAlignment w:val="auto"/>
              <w:rPr>
                <w:rFonts w:ascii="Times" w:eastAsia="PMingLiU" w:hAnsi="Times" w:cs="Times"/>
                <w:szCs w:val="24"/>
                <w:lang w:val="en-US"/>
              </w:rPr>
            </w:pPr>
            <w:r w:rsidRPr="00C137A8">
              <w:rPr>
                <w:rFonts w:ascii="Times" w:eastAsia="PMingLiU" w:hAnsi="Times" w:cs="Times"/>
                <w:szCs w:val="24"/>
              </w:rPr>
              <w:t xml:space="preserve">After transmitting a UL-WUS, </w:t>
            </w:r>
            <w:r w:rsidRPr="00C137A8">
              <w:rPr>
                <w:rFonts w:ascii="Times" w:eastAsia="PMingLiU" w:hAnsi="Times" w:cs="Times"/>
                <w:szCs w:val="24"/>
                <w:lang w:val="en-US"/>
              </w:rPr>
              <w:t xml:space="preserve">UE is not required to monitor </w:t>
            </w:r>
            <w:r w:rsidRPr="00C137A8">
              <w:rPr>
                <w:rFonts w:ascii="Times" w:eastAsia="PMingLiU" w:hAnsi="Times" w:cs="Times"/>
                <w:szCs w:val="24"/>
              </w:rPr>
              <w:t>Type0-PDCCH occasion (for OD-SIB1)</w:t>
            </w:r>
            <w:r w:rsidRPr="00C137A8">
              <w:rPr>
                <w:rFonts w:ascii="Times" w:eastAsia="PMingLiU" w:hAnsi="Times" w:cs="Times"/>
                <w:szCs w:val="24"/>
                <w:lang w:val="en-US"/>
              </w:rPr>
              <w:t xml:space="preserve"> before UE successfully received its RAR in response to the UL WUS.</w:t>
            </w:r>
          </w:p>
          <w:p w14:paraId="355B6939" w14:textId="77777777" w:rsidR="00C137A8" w:rsidRPr="00C137A8" w:rsidRDefault="00C137A8" w:rsidP="00C137A8">
            <w:pPr>
              <w:overflowPunct/>
              <w:autoSpaceDE/>
              <w:autoSpaceDN/>
              <w:adjustRightInd/>
              <w:spacing w:before="0" w:after="0" w:line="240" w:lineRule="auto"/>
              <w:jc w:val="left"/>
              <w:textAlignment w:val="auto"/>
              <w:rPr>
                <w:rFonts w:ascii="Times" w:eastAsia="Batang" w:hAnsi="Times" w:cs="Times"/>
                <w:szCs w:val="24"/>
                <w:lang w:val="en-US" w:eastAsia="x-none"/>
              </w:rPr>
            </w:pPr>
          </w:p>
          <w:p w14:paraId="0EE091A4" w14:textId="77777777" w:rsidR="00C137A8" w:rsidRPr="00C137A8" w:rsidRDefault="00C137A8" w:rsidP="00C137A8">
            <w:pPr>
              <w:overflowPunct/>
              <w:autoSpaceDE/>
              <w:autoSpaceDN/>
              <w:adjustRightInd/>
              <w:spacing w:before="0" w:after="0" w:line="240" w:lineRule="auto"/>
              <w:jc w:val="left"/>
              <w:textAlignment w:val="auto"/>
              <w:rPr>
                <w:rFonts w:ascii="Times" w:eastAsia="Batang" w:hAnsi="Times" w:cs="Times"/>
                <w:b/>
                <w:bCs/>
                <w:szCs w:val="24"/>
                <w:lang w:val="en-US" w:eastAsia="x-none"/>
              </w:rPr>
            </w:pPr>
            <w:r w:rsidRPr="00C137A8">
              <w:rPr>
                <w:rFonts w:ascii="Times" w:eastAsia="Batang" w:hAnsi="Times" w:cs="Times"/>
                <w:b/>
                <w:bCs/>
                <w:szCs w:val="24"/>
                <w:highlight w:val="green"/>
                <w:lang w:val="en-US" w:eastAsia="x-none"/>
              </w:rPr>
              <w:t>Agreement</w:t>
            </w:r>
          </w:p>
          <w:p w14:paraId="58400390" w14:textId="77777777" w:rsidR="00C137A8" w:rsidRPr="00C137A8" w:rsidRDefault="00C137A8" w:rsidP="00C137A8">
            <w:pPr>
              <w:overflowPunct/>
              <w:autoSpaceDE/>
              <w:autoSpaceDN/>
              <w:adjustRightInd/>
              <w:spacing w:before="0" w:after="0" w:line="240" w:lineRule="auto"/>
              <w:jc w:val="left"/>
              <w:textAlignment w:val="auto"/>
              <w:rPr>
                <w:rFonts w:ascii="Times" w:eastAsia="Malgun Gothic" w:hAnsi="Times" w:cs="Times"/>
                <w:lang w:eastAsia="zh-CN"/>
              </w:rPr>
            </w:pPr>
            <w:r w:rsidRPr="00C137A8">
              <w:rPr>
                <w:rFonts w:ascii="Times" w:eastAsia="PMingLiU" w:hAnsi="Times" w:cs="Times"/>
              </w:rPr>
              <w:t>If a UE has SIB1 request configuration of a cell</w:t>
            </w:r>
            <w:r w:rsidRPr="00C137A8">
              <w:rPr>
                <w:rFonts w:ascii="Times" w:eastAsia="Malgun Gothic" w:hAnsi="Times" w:cs="Times"/>
                <w:lang w:eastAsia="zh-CN"/>
              </w:rPr>
              <w:t xml:space="preserve"> and before transmitting UL WUS,</w:t>
            </w:r>
          </w:p>
          <w:p w14:paraId="2AD593FD" w14:textId="77777777" w:rsidR="00C137A8" w:rsidRPr="00C137A8" w:rsidRDefault="00C137A8" w:rsidP="00C137A8">
            <w:pPr>
              <w:numPr>
                <w:ilvl w:val="0"/>
                <w:numId w:val="13"/>
              </w:numPr>
              <w:overflowPunct/>
              <w:autoSpaceDE/>
              <w:autoSpaceDN/>
              <w:adjustRightInd/>
              <w:spacing w:before="0" w:after="0" w:line="240" w:lineRule="auto"/>
              <w:jc w:val="left"/>
              <w:textAlignment w:val="auto"/>
              <w:rPr>
                <w:rFonts w:ascii="Times" w:eastAsia="Malgun Gothic" w:hAnsi="Times" w:cs="Times"/>
                <w:lang w:eastAsia="zh-CN"/>
              </w:rPr>
            </w:pPr>
            <w:r w:rsidRPr="00C137A8">
              <w:rPr>
                <w:rFonts w:ascii="Times" w:eastAsia="Malgun Gothic" w:hAnsi="Times" w:cs="Times"/>
                <w:lang w:eastAsia="zh-CN"/>
              </w:rPr>
              <w:t xml:space="preserve">If the UE detects a SSB where </w:t>
            </w:r>
            <w:r w:rsidRPr="00C137A8">
              <w:rPr>
                <w:rFonts w:ascii="Times" w:eastAsia="PMingLiU" w:hAnsi="Times" w:cs="Times"/>
              </w:rPr>
              <w:t>K_SSB</w:t>
            </w:r>
            <w:r w:rsidRPr="00C137A8">
              <w:rPr>
                <w:rFonts w:ascii="Times" w:eastAsia="Malgun Gothic" w:hAnsi="Times" w:cs="Times"/>
                <w:lang w:eastAsia="zh-CN"/>
              </w:rPr>
              <w:t xml:space="preserve">&gt;=24 </w:t>
            </w:r>
            <w:r w:rsidRPr="00C137A8">
              <w:rPr>
                <w:rFonts w:ascii="Times" w:eastAsia="PMingLiU" w:hAnsi="Times" w:cs="Times"/>
              </w:rPr>
              <w:t xml:space="preserve">for FR1 </w:t>
            </w:r>
            <w:r w:rsidRPr="00C137A8">
              <w:rPr>
                <w:rFonts w:ascii="Times" w:eastAsia="Malgun Gothic" w:hAnsi="Times" w:cs="Times"/>
                <w:lang w:eastAsia="zh-CN"/>
              </w:rPr>
              <w:t>or</w:t>
            </w:r>
            <w:r w:rsidRPr="00C137A8">
              <w:rPr>
                <w:rFonts w:ascii="Times" w:eastAsia="PMingLiU" w:hAnsi="Times" w:cs="Times"/>
              </w:rPr>
              <w:t xml:space="preserve"> K_SSB</w:t>
            </w:r>
            <w:r w:rsidRPr="00C137A8">
              <w:rPr>
                <w:rFonts w:ascii="Times" w:eastAsia="Malgun Gothic" w:hAnsi="Times" w:cs="Times"/>
                <w:lang w:eastAsia="zh-CN"/>
              </w:rPr>
              <w:t>&gt;=1</w:t>
            </w:r>
            <w:r w:rsidRPr="00C137A8">
              <w:rPr>
                <w:rFonts w:ascii="Times" w:eastAsia="Malgun Gothic" w:hAnsi="Times" w:cs="Times"/>
                <w:color w:val="FF0000"/>
                <w:lang w:eastAsia="zh-CN"/>
              </w:rPr>
              <w:t>2</w:t>
            </w:r>
            <w:r w:rsidRPr="00C137A8">
              <w:rPr>
                <w:rFonts w:ascii="Times" w:eastAsia="PMingLiU" w:hAnsi="Times" w:cs="Times"/>
              </w:rPr>
              <w:t xml:space="preserve"> for FR2</w:t>
            </w:r>
            <w:r w:rsidRPr="00C137A8">
              <w:rPr>
                <w:rFonts w:ascii="Times" w:eastAsia="Malgun Gothic" w:hAnsi="Times" w:cs="Times"/>
                <w:lang w:eastAsia="zh-CN"/>
              </w:rPr>
              <w:t>, select the following:</w:t>
            </w:r>
          </w:p>
          <w:p w14:paraId="5E9B213B" w14:textId="77777777" w:rsidR="00C137A8" w:rsidRPr="00C137A8" w:rsidRDefault="00C137A8" w:rsidP="00C137A8">
            <w:pPr>
              <w:numPr>
                <w:ilvl w:val="1"/>
                <w:numId w:val="13"/>
              </w:numPr>
              <w:overflowPunct/>
              <w:autoSpaceDE/>
              <w:autoSpaceDN/>
              <w:adjustRightInd/>
              <w:spacing w:before="0" w:after="0" w:line="240" w:lineRule="auto"/>
              <w:jc w:val="left"/>
              <w:textAlignment w:val="auto"/>
              <w:rPr>
                <w:rFonts w:ascii="Times" w:eastAsia="Malgun Gothic" w:hAnsi="Times" w:cs="Times"/>
                <w:lang w:eastAsia="zh-CN"/>
              </w:rPr>
            </w:pPr>
            <w:r w:rsidRPr="00C137A8">
              <w:rPr>
                <w:rFonts w:ascii="Times" w:eastAsia="Malgun Gothic" w:hAnsi="Times" w:cs="Times"/>
                <w:lang w:eastAsia="zh-CN"/>
              </w:rPr>
              <w:t>Alt. 3: It is up to UE implementation on whether to monitor Type 0 PDCCH for SIB1 transmission</w:t>
            </w:r>
          </w:p>
          <w:p w14:paraId="0056C9DA" w14:textId="77777777" w:rsidR="00C137A8" w:rsidRPr="00C137A8" w:rsidRDefault="00C137A8" w:rsidP="00C137A8">
            <w:pPr>
              <w:overflowPunct/>
              <w:autoSpaceDE/>
              <w:autoSpaceDN/>
              <w:adjustRightInd/>
              <w:spacing w:before="0" w:after="0" w:line="240" w:lineRule="auto"/>
              <w:jc w:val="left"/>
              <w:textAlignment w:val="auto"/>
              <w:rPr>
                <w:rFonts w:ascii="Times" w:eastAsia="PMingLiU" w:hAnsi="Times" w:cs="Times"/>
                <w:szCs w:val="24"/>
              </w:rPr>
            </w:pPr>
          </w:p>
          <w:p w14:paraId="1C8A5583" w14:textId="77777777" w:rsidR="00C137A8" w:rsidRPr="00C137A8" w:rsidRDefault="00C137A8" w:rsidP="00C137A8">
            <w:pPr>
              <w:overflowPunct/>
              <w:autoSpaceDE/>
              <w:autoSpaceDN/>
              <w:adjustRightInd/>
              <w:spacing w:before="0" w:after="0" w:line="240" w:lineRule="auto"/>
              <w:jc w:val="left"/>
              <w:textAlignment w:val="auto"/>
              <w:rPr>
                <w:rFonts w:ascii="Times" w:eastAsia="Batang" w:hAnsi="Times" w:cs="Times"/>
                <w:b/>
                <w:bCs/>
                <w:szCs w:val="24"/>
                <w:lang w:eastAsia="x-none"/>
              </w:rPr>
            </w:pPr>
            <w:r w:rsidRPr="00C137A8">
              <w:rPr>
                <w:rFonts w:ascii="Times" w:eastAsia="Batang" w:hAnsi="Times" w:cs="Times"/>
                <w:b/>
                <w:bCs/>
                <w:szCs w:val="24"/>
                <w:highlight w:val="green"/>
                <w:lang w:eastAsia="x-none"/>
              </w:rPr>
              <w:t>Agreement</w:t>
            </w:r>
          </w:p>
          <w:p w14:paraId="01FF479B" w14:textId="77777777" w:rsidR="00C137A8" w:rsidRPr="00C137A8" w:rsidRDefault="00C137A8" w:rsidP="00C137A8">
            <w:pPr>
              <w:overflowPunct/>
              <w:autoSpaceDE/>
              <w:autoSpaceDN/>
              <w:adjustRightInd/>
              <w:spacing w:before="0" w:after="0" w:line="240" w:lineRule="auto"/>
              <w:jc w:val="left"/>
              <w:textAlignment w:val="auto"/>
              <w:rPr>
                <w:rFonts w:ascii="Times" w:eastAsia="PMingLiU" w:hAnsi="Times" w:cs="Times"/>
                <w:bCs/>
                <w:iCs/>
                <w:color w:val="000000"/>
              </w:rPr>
            </w:pPr>
            <w:r w:rsidRPr="00C137A8">
              <w:rPr>
                <w:rFonts w:ascii="Times" w:eastAsia="PMingLiU" w:hAnsi="Times" w:cs="Times"/>
                <w:bCs/>
                <w:iCs/>
                <w:color w:val="000000"/>
              </w:rPr>
              <w:t xml:space="preserve">In the UL WUS configuration, how to support multiple </w:t>
            </w:r>
            <w:r w:rsidRPr="00C137A8">
              <w:rPr>
                <w:rFonts w:ascii="Times" w:eastAsia="PMingLiU" w:hAnsi="Times" w:cs="Times"/>
                <w:bCs/>
                <w:i/>
                <w:color w:val="000000"/>
              </w:rPr>
              <w:t>NES-CellId</w:t>
            </w:r>
            <w:r w:rsidRPr="00C137A8">
              <w:rPr>
                <w:rFonts w:ascii="Times" w:eastAsia="PMingLiU" w:hAnsi="Times" w:cs="Times"/>
                <w:bCs/>
                <w:iCs/>
                <w:color w:val="000000"/>
              </w:rPr>
              <w:t>(s) is up to RAN2 discussion.</w:t>
            </w:r>
          </w:p>
          <w:p w14:paraId="396AABF9" w14:textId="77777777" w:rsidR="00C137A8" w:rsidRPr="00C137A8" w:rsidRDefault="00C137A8" w:rsidP="00C137A8">
            <w:pPr>
              <w:overflowPunct/>
              <w:autoSpaceDE/>
              <w:autoSpaceDN/>
              <w:adjustRightInd/>
              <w:spacing w:before="0" w:after="0" w:line="240" w:lineRule="auto"/>
              <w:jc w:val="left"/>
              <w:textAlignment w:val="auto"/>
              <w:rPr>
                <w:rFonts w:ascii="Times" w:eastAsia="Batang" w:hAnsi="Times" w:cs="Times"/>
                <w:szCs w:val="24"/>
                <w:lang w:eastAsia="x-none"/>
              </w:rPr>
            </w:pPr>
          </w:p>
          <w:p w14:paraId="4C543ECF" w14:textId="77777777" w:rsidR="00C137A8" w:rsidRPr="00C137A8" w:rsidRDefault="00C137A8" w:rsidP="00C137A8">
            <w:pPr>
              <w:overflowPunct/>
              <w:autoSpaceDE/>
              <w:autoSpaceDN/>
              <w:adjustRightInd/>
              <w:spacing w:before="0" w:after="0" w:line="240" w:lineRule="auto"/>
              <w:jc w:val="left"/>
              <w:textAlignment w:val="auto"/>
              <w:rPr>
                <w:rFonts w:ascii="Times" w:eastAsia="Batang" w:hAnsi="Times" w:cs="Times"/>
                <w:b/>
                <w:bCs/>
                <w:szCs w:val="24"/>
                <w:lang w:eastAsia="x-none"/>
              </w:rPr>
            </w:pPr>
            <w:r w:rsidRPr="00C137A8">
              <w:rPr>
                <w:rFonts w:ascii="Times" w:eastAsia="Batang" w:hAnsi="Times" w:cs="Times"/>
                <w:b/>
                <w:bCs/>
                <w:szCs w:val="24"/>
                <w:highlight w:val="green"/>
                <w:lang w:eastAsia="x-none"/>
              </w:rPr>
              <w:t>Agreement</w:t>
            </w:r>
          </w:p>
          <w:p w14:paraId="56FA6364" w14:textId="77777777" w:rsidR="00C137A8" w:rsidRPr="00C137A8" w:rsidRDefault="00C137A8" w:rsidP="00C137A8">
            <w:pPr>
              <w:overflowPunct/>
              <w:autoSpaceDE/>
              <w:autoSpaceDN/>
              <w:adjustRightInd/>
              <w:spacing w:before="0" w:after="0" w:line="240" w:lineRule="auto"/>
              <w:jc w:val="left"/>
              <w:textAlignment w:val="auto"/>
              <w:rPr>
                <w:rFonts w:ascii="Times" w:eastAsia="PMingLiU" w:hAnsi="Times" w:cs="Times"/>
                <w:szCs w:val="24"/>
              </w:rPr>
            </w:pPr>
            <w:r w:rsidRPr="00C137A8">
              <w:rPr>
                <w:rFonts w:ascii="Times" w:eastAsia="PMingLiU" w:hAnsi="Times" w:cs="Times"/>
                <w:szCs w:val="24"/>
              </w:rPr>
              <w:lastRenderedPageBreak/>
              <w:t>From RAN1 perspective, for agreed UL WUS parameters, regarding their mandatory or optional presence and applicability to TDD and/or FDD, adopt the followings:</w:t>
            </w:r>
          </w:p>
          <w:p w14:paraId="5EC3C526" w14:textId="77777777" w:rsidR="00C137A8" w:rsidRPr="00C137A8" w:rsidRDefault="00C137A8" w:rsidP="00C137A8">
            <w:pPr>
              <w:numPr>
                <w:ilvl w:val="0"/>
                <w:numId w:val="13"/>
              </w:numPr>
              <w:overflowPunct/>
              <w:autoSpaceDE/>
              <w:autoSpaceDN/>
              <w:adjustRightInd/>
              <w:spacing w:before="0" w:after="0" w:line="240" w:lineRule="auto"/>
              <w:jc w:val="left"/>
              <w:textAlignment w:val="auto"/>
              <w:rPr>
                <w:rFonts w:ascii="Times" w:eastAsia="PMingLiU" w:hAnsi="Times" w:cs="Times"/>
                <w:szCs w:val="24"/>
              </w:rPr>
            </w:pPr>
            <w:r w:rsidRPr="00C137A8">
              <w:rPr>
                <w:rFonts w:ascii="Times" w:eastAsia="PMingLiU" w:hAnsi="Times" w:cs="Times"/>
                <w:i/>
                <w:iCs/>
                <w:szCs w:val="24"/>
              </w:rPr>
              <w:t>PhysCellId</w:t>
            </w:r>
            <w:r w:rsidRPr="00C137A8">
              <w:rPr>
                <w:rFonts w:ascii="Times" w:eastAsia="PMingLiU" w:hAnsi="Times" w:cs="Times"/>
                <w:szCs w:val="24"/>
              </w:rPr>
              <w:t xml:space="preserve"> and </w:t>
            </w:r>
            <w:r w:rsidRPr="00C137A8">
              <w:rPr>
                <w:rFonts w:ascii="Times" w:eastAsia="PMingLiU" w:hAnsi="Times" w:cs="Times"/>
                <w:i/>
                <w:iCs/>
                <w:szCs w:val="24"/>
              </w:rPr>
              <w:t>ARFCN-ValueNR</w:t>
            </w:r>
            <w:r w:rsidRPr="00C137A8">
              <w:rPr>
                <w:rFonts w:ascii="Times" w:eastAsia="PMingLiU" w:hAnsi="Times" w:cs="Times"/>
                <w:szCs w:val="24"/>
              </w:rPr>
              <w:t xml:space="preserve"> are mandatory</w:t>
            </w:r>
          </w:p>
          <w:p w14:paraId="176F2A22" w14:textId="77777777" w:rsidR="00C137A8" w:rsidRPr="00C137A8" w:rsidRDefault="00C137A8" w:rsidP="00C137A8">
            <w:pPr>
              <w:numPr>
                <w:ilvl w:val="0"/>
                <w:numId w:val="13"/>
              </w:numPr>
              <w:overflowPunct/>
              <w:autoSpaceDE/>
              <w:autoSpaceDN/>
              <w:adjustRightInd/>
              <w:spacing w:before="0" w:after="0" w:line="240" w:lineRule="auto"/>
              <w:jc w:val="left"/>
              <w:textAlignment w:val="auto"/>
              <w:rPr>
                <w:rFonts w:ascii="Times" w:eastAsia="PMingLiU" w:hAnsi="Times" w:cs="Times"/>
                <w:szCs w:val="24"/>
              </w:rPr>
            </w:pPr>
            <w:r w:rsidRPr="00C137A8">
              <w:rPr>
                <w:rFonts w:ascii="Times" w:eastAsia="PMingLiU" w:hAnsi="Times" w:cs="Times"/>
                <w:i/>
                <w:iCs/>
                <w:szCs w:val="24"/>
              </w:rPr>
              <w:t>frequencyBandList</w:t>
            </w:r>
            <w:r w:rsidRPr="00C137A8">
              <w:rPr>
                <w:rFonts w:ascii="Times" w:eastAsia="PMingLiU" w:hAnsi="Times" w:cs="Times"/>
                <w:szCs w:val="24"/>
              </w:rPr>
              <w:t xml:space="preserve"> and </w:t>
            </w:r>
            <w:r w:rsidRPr="00C137A8">
              <w:rPr>
                <w:rFonts w:ascii="Times" w:eastAsia="PMingLiU" w:hAnsi="Times" w:cs="Times"/>
                <w:i/>
                <w:iCs/>
                <w:szCs w:val="24"/>
              </w:rPr>
              <w:t>absoluteFrequencyPointA</w:t>
            </w:r>
            <w:r w:rsidRPr="00C137A8">
              <w:rPr>
                <w:rFonts w:ascii="Times" w:eastAsia="PMingLiU" w:hAnsi="Times" w:cs="Times"/>
                <w:szCs w:val="24"/>
              </w:rPr>
              <w:t xml:space="preserve"> are present in IE </w:t>
            </w:r>
            <w:r w:rsidRPr="00C137A8">
              <w:rPr>
                <w:rFonts w:ascii="Times" w:eastAsia="PMingLiU" w:hAnsi="Times" w:cs="Times"/>
                <w:i/>
                <w:iCs/>
                <w:szCs w:val="24"/>
              </w:rPr>
              <w:t>FrequencyInfoUL</w:t>
            </w:r>
            <w:r w:rsidRPr="00C137A8">
              <w:rPr>
                <w:rFonts w:ascii="Times" w:eastAsia="PMingLiU" w:hAnsi="Times" w:cs="Times"/>
                <w:szCs w:val="24"/>
              </w:rPr>
              <w:t xml:space="preserve"> for FDD (as in the legacy specification)</w:t>
            </w:r>
          </w:p>
          <w:p w14:paraId="1EB02056" w14:textId="77777777" w:rsidR="00C137A8" w:rsidRPr="00C137A8" w:rsidRDefault="00C137A8" w:rsidP="00C137A8">
            <w:pPr>
              <w:numPr>
                <w:ilvl w:val="0"/>
                <w:numId w:val="13"/>
              </w:numPr>
              <w:overflowPunct/>
              <w:autoSpaceDE/>
              <w:autoSpaceDN/>
              <w:adjustRightInd/>
              <w:spacing w:before="0" w:after="0" w:line="240" w:lineRule="auto"/>
              <w:jc w:val="left"/>
              <w:textAlignment w:val="auto"/>
              <w:rPr>
                <w:rFonts w:ascii="Times" w:eastAsia="PMingLiU" w:hAnsi="Times" w:cs="Times"/>
                <w:szCs w:val="24"/>
              </w:rPr>
            </w:pPr>
            <w:r w:rsidRPr="00C137A8">
              <w:rPr>
                <w:rFonts w:ascii="Times" w:eastAsia="PMingLiU" w:hAnsi="Times" w:cs="Times"/>
                <w:i/>
                <w:iCs/>
                <w:szCs w:val="24"/>
              </w:rPr>
              <w:t>K_SSB</w:t>
            </w:r>
            <w:r w:rsidRPr="00C137A8">
              <w:rPr>
                <w:rFonts w:ascii="Times" w:eastAsia="PMingLiU" w:hAnsi="Times" w:cs="Times"/>
                <w:szCs w:val="24"/>
              </w:rPr>
              <w:t xml:space="preserve"> is mandatory</w:t>
            </w:r>
          </w:p>
          <w:p w14:paraId="65D54FBE" w14:textId="77777777" w:rsidR="00C137A8" w:rsidRPr="00C137A8" w:rsidRDefault="00C137A8" w:rsidP="00C137A8">
            <w:pPr>
              <w:numPr>
                <w:ilvl w:val="0"/>
                <w:numId w:val="13"/>
              </w:numPr>
              <w:overflowPunct/>
              <w:autoSpaceDE/>
              <w:autoSpaceDN/>
              <w:adjustRightInd/>
              <w:spacing w:before="0" w:after="0" w:line="240" w:lineRule="auto"/>
              <w:jc w:val="left"/>
              <w:textAlignment w:val="auto"/>
              <w:rPr>
                <w:rFonts w:ascii="Times" w:eastAsia="PMingLiU" w:hAnsi="Times" w:cs="Times"/>
                <w:szCs w:val="24"/>
              </w:rPr>
            </w:pPr>
            <w:r w:rsidRPr="00C137A8">
              <w:rPr>
                <w:rFonts w:ascii="Times" w:eastAsia="PMingLiU" w:hAnsi="Times" w:cs="Times"/>
                <w:i/>
                <w:iCs/>
                <w:szCs w:val="24"/>
              </w:rPr>
              <w:t>searchSpaceZero</w:t>
            </w:r>
            <w:r w:rsidRPr="00C137A8">
              <w:rPr>
                <w:rFonts w:ascii="Times" w:eastAsia="PMingLiU" w:hAnsi="Times" w:cs="Times"/>
                <w:szCs w:val="24"/>
              </w:rPr>
              <w:t xml:space="preserve"> and </w:t>
            </w:r>
            <w:r w:rsidRPr="00C137A8">
              <w:rPr>
                <w:rFonts w:ascii="Times" w:eastAsia="PMingLiU" w:hAnsi="Times" w:cs="Times"/>
                <w:i/>
                <w:iCs/>
                <w:szCs w:val="24"/>
              </w:rPr>
              <w:t>controlResourceSetZero</w:t>
            </w:r>
            <w:r w:rsidRPr="00C137A8">
              <w:rPr>
                <w:rFonts w:ascii="Times" w:eastAsia="PMingLiU" w:hAnsi="Times" w:cs="Times"/>
                <w:szCs w:val="24"/>
              </w:rPr>
              <w:t xml:space="preserve"> are mandatory</w:t>
            </w:r>
          </w:p>
          <w:p w14:paraId="43611752" w14:textId="77777777" w:rsidR="00C137A8" w:rsidRPr="00C137A8" w:rsidRDefault="00C137A8" w:rsidP="00C137A8">
            <w:pPr>
              <w:numPr>
                <w:ilvl w:val="0"/>
                <w:numId w:val="13"/>
              </w:numPr>
              <w:overflowPunct/>
              <w:autoSpaceDE/>
              <w:autoSpaceDN/>
              <w:adjustRightInd/>
              <w:spacing w:before="0" w:after="0" w:line="240" w:lineRule="auto"/>
              <w:jc w:val="left"/>
              <w:textAlignment w:val="auto"/>
              <w:rPr>
                <w:rFonts w:ascii="Times" w:eastAsia="PMingLiU" w:hAnsi="Times" w:cs="Times"/>
                <w:szCs w:val="24"/>
              </w:rPr>
            </w:pPr>
            <w:r w:rsidRPr="00C137A8">
              <w:rPr>
                <w:rFonts w:ascii="Times" w:eastAsia="PMingLiU" w:hAnsi="Times" w:cs="Times"/>
                <w:i/>
                <w:iCs/>
                <w:szCs w:val="24"/>
              </w:rPr>
              <w:t>ra</w:t>
            </w:r>
            <w:r w:rsidRPr="00C137A8">
              <w:rPr>
                <w:rFonts w:ascii="Times" w:eastAsia="PMingLiU" w:hAnsi="Times" w:cs="Times"/>
                <w:szCs w:val="24"/>
              </w:rPr>
              <w:t>-</w:t>
            </w:r>
            <w:r w:rsidRPr="00C137A8">
              <w:rPr>
                <w:rFonts w:ascii="Times" w:eastAsia="PMingLiU" w:hAnsi="Times" w:cs="Times"/>
                <w:i/>
                <w:iCs/>
                <w:szCs w:val="24"/>
              </w:rPr>
              <w:t>PreambleStartIndex</w:t>
            </w:r>
            <w:r w:rsidRPr="00C137A8">
              <w:rPr>
                <w:rFonts w:ascii="Times" w:eastAsia="PMingLiU" w:hAnsi="Times" w:cs="Times"/>
                <w:szCs w:val="24"/>
              </w:rPr>
              <w:t xml:space="preserve">, </w:t>
            </w:r>
            <w:r w:rsidRPr="00C137A8">
              <w:rPr>
                <w:rFonts w:ascii="Times" w:eastAsia="PMingLiU" w:hAnsi="Times" w:cs="Times"/>
                <w:i/>
                <w:iCs/>
                <w:szCs w:val="24"/>
              </w:rPr>
              <w:t>od-sib1-duration</w:t>
            </w:r>
            <w:r w:rsidRPr="00C137A8">
              <w:rPr>
                <w:rFonts w:ascii="Times" w:eastAsia="PMingLiU" w:hAnsi="Times" w:cs="Times"/>
                <w:szCs w:val="24"/>
              </w:rPr>
              <w:t xml:space="preserve">, </w:t>
            </w:r>
            <w:r w:rsidRPr="00C137A8">
              <w:rPr>
                <w:rFonts w:ascii="Times" w:eastAsia="PMingLiU" w:hAnsi="Times" w:cs="Times"/>
                <w:i/>
                <w:iCs/>
                <w:szCs w:val="24"/>
              </w:rPr>
              <w:t>offsetToTimeWindow</w:t>
            </w:r>
            <w:r w:rsidRPr="00C137A8">
              <w:rPr>
                <w:rFonts w:ascii="Times" w:eastAsia="PMingLiU" w:hAnsi="Times" w:cs="Times"/>
                <w:szCs w:val="24"/>
              </w:rPr>
              <w:t xml:space="preserve"> are mandatory</w:t>
            </w:r>
          </w:p>
          <w:p w14:paraId="7EC882D2" w14:textId="77777777" w:rsidR="00C137A8" w:rsidRPr="00C137A8" w:rsidRDefault="00C137A8" w:rsidP="00C137A8">
            <w:pPr>
              <w:overflowPunct/>
              <w:autoSpaceDE/>
              <w:autoSpaceDN/>
              <w:adjustRightInd/>
              <w:spacing w:before="0" w:after="0" w:line="240" w:lineRule="auto"/>
              <w:jc w:val="left"/>
              <w:textAlignment w:val="auto"/>
              <w:rPr>
                <w:rFonts w:ascii="Times" w:eastAsia="等线" w:hAnsi="Times" w:cs="Times"/>
                <w:b/>
                <w:bCs/>
                <w:szCs w:val="24"/>
                <w:lang w:eastAsia="zh-CN"/>
              </w:rPr>
            </w:pPr>
          </w:p>
          <w:p w14:paraId="6D4FB0EA" w14:textId="77777777" w:rsidR="00C137A8" w:rsidRPr="00C137A8" w:rsidRDefault="00C137A8" w:rsidP="00C137A8">
            <w:pPr>
              <w:overflowPunct/>
              <w:autoSpaceDE/>
              <w:autoSpaceDN/>
              <w:adjustRightInd/>
              <w:spacing w:before="0" w:after="0" w:line="240" w:lineRule="auto"/>
              <w:jc w:val="left"/>
              <w:textAlignment w:val="auto"/>
              <w:rPr>
                <w:rFonts w:ascii="Times" w:eastAsia="等线" w:hAnsi="Times" w:cs="Times"/>
                <w:b/>
                <w:bCs/>
                <w:szCs w:val="24"/>
                <w:lang w:eastAsia="zh-CN"/>
              </w:rPr>
            </w:pPr>
            <w:r w:rsidRPr="00C137A8">
              <w:rPr>
                <w:rFonts w:ascii="Times" w:eastAsia="等线" w:hAnsi="Times" w:cs="Times"/>
                <w:b/>
                <w:bCs/>
                <w:szCs w:val="24"/>
                <w:highlight w:val="green"/>
                <w:lang w:eastAsia="zh-CN"/>
              </w:rPr>
              <w:t>Agreement</w:t>
            </w:r>
          </w:p>
          <w:p w14:paraId="25430050" w14:textId="77777777" w:rsidR="00C137A8" w:rsidRPr="00C137A8" w:rsidRDefault="00C137A8" w:rsidP="00C137A8">
            <w:pPr>
              <w:overflowPunct/>
              <w:autoSpaceDE/>
              <w:autoSpaceDN/>
              <w:adjustRightInd/>
              <w:spacing w:before="0" w:after="0" w:line="240" w:lineRule="auto"/>
              <w:jc w:val="left"/>
              <w:textAlignment w:val="auto"/>
              <w:rPr>
                <w:rFonts w:ascii="Times" w:eastAsia="Malgun Gothic" w:hAnsi="Times" w:cs="Times"/>
                <w:szCs w:val="24"/>
                <w:lang w:eastAsia="zh-CN"/>
              </w:rPr>
            </w:pPr>
            <w:r w:rsidRPr="00C137A8">
              <w:rPr>
                <w:rFonts w:ascii="Times" w:eastAsia="Malgun Gothic" w:hAnsi="Times" w:cs="Times"/>
                <w:szCs w:val="24"/>
                <w:lang w:eastAsia="zh-CN"/>
              </w:rPr>
              <w:t xml:space="preserve">The parameter </w:t>
            </w:r>
            <w:r w:rsidRPr="00C137A8">
              <w:rPr>
                <w:rFonts w:ascii="Times" w:eastAsia="Malgun Gothic" w:hAnsi="Times" w:cs="Times"/>
                <w:i/>
                <w:iCs/>
                <w:szCs w:val="24"/>
                <w:lang w:eastAsia="zh-CN"/>
              </w:rPr>
              <w:t>ra-SearchSpace</w:t>
            </w:r>
            <w:r w:rsidRPr="00C137A8">
              <w:rPr>
                <w:rFonts w:ascii="Times" w:eastAsia="Malgun Gothic" w:hAnsi="Times" w:cs="Times"/>
                <w:szCs w:val="24"/>
                <w:lang w:eastAsia="zh-CN"/>
              </w:rPr>
              <w:t xml:space="preserve"> in the UL-WUS configuration is of type </w:t>
            </w:r>
            <w:r w:rsidRPr="00C137A8">
              <w:rPr>
                <w:rFonts w:ascii="Times" w:eastAsia="Malgun Gothic" w:hAnsi="Times" w:cs="Times"/>
                <w:i/>
                <w:iCs/>
                <w:szCs w:val="24"/>
                <w:lang w:eastAsia="zh-CN"/>
              </w:rPr>
              <w:t>SearchSpace</w:t>
            </w:r>
            <w:r w:rsidRPr="00C137A8">
              <w:rPr>
                <w:rFonts w:ascii="Times" w:eastAsia="Malgun Gothic" w:hAnsi="Times" w:cs="Times"/>
                <w:szCs w:val="24"/>
                <w:lang w:eastAsia="zh-CN"/>
              </w:rPr>
              <w:t>.</w:t>
            </w:r>
          </w:p>
          <w:p w14:paraId="166FC7EB" w14:textId="77777777" w:rsidR="00C137A8" w:rsidRPr="00C137A8" w:rsidRDefault="00C137A8" w:rsidP="00C137A8">
            <w:pPr>
              <w:overflowPunct/>
              <w:autoSpaceDE/>
              <w:autoSpaceDN/>
              <w:adjustRightInd/>
              <w:spacing w:before="0" w:after="0" w:line="240" w:lineRule="auto"/>
              <w:jc w:val="left"/>
              <w:textAlignment w:val="auto"/>
              <w:rPr>
                <w:rFonts w:ascii="Times" w:eastAsia="等线" w:hAnsi="Times" w:cs="Times"/>
                <w:b/>
                <w:bCs/>
                <w:szCs w:val="24"/>
                <w:lang w:eastAsia="zh-CN"/>
              </w:rPr>
            </w:pPr>
          </w:p>
          <w:p w14:paraId="59554774" w14:textId="77777777" w:rsidR="00C137A8" w:rsidRPr="00C137A8" w:rsidRDefault="00C137A8" w:rsidP="00C137A8">
            <w:pPr>
              <w:overflowPunct/>
              <w:autoSpaceDE/>
              <w:autoSpaceDN/>
              <w:adjustRightInd/>
              <w:spacing w:before="0" w:after="0" w:line="240" w:lineRule="auto"/>
              <w:jc w:val="left"/>
              <w:textAlignment w:val="auto"/>
              <w:rPr>
                <w:rFonts w:ascii="Times" w:eastAsia="Batang" w:hAnsi="Times" w:cs="Times"/>
                <w:b/>
                <w:bCs/>
                <w:szCs w:val="24"/>
                <w:lang w:eastAsia="x-none"/>
              </w:rPr>
            </w:pPr>
            <w:r w:rsidRPr="00C137A8">
              <w:rPr>
                <w:rFonts w:ascii="Times" w:eastAsia="Batang" w:hAnsi="Times" w:cs="Times"/>
                <w:b/>
                <w:bCs/>
                <w:szCs w:val="24"/>
                <w:highlight w:val="green"/>
                <w:lang w:eastAsia="x-none"/>
              </w:rPr>
              <w:t>Agreement</w:t>
            </w:r>
          </w:p>
          <w:p w14:paraId="37A3191D" w14:textId="77777777" w:rsidR="00C137A8" w:rsidRPr="00C137A8" w:rsidRDefault="00C137A8" w:rsidP="00C137A8">
            <w:pPr>
              <w:overflowPunct/>
              <w:autoSpaceDE/>
              <w:autoSpaceDN/>
              <w:adjustRightInd/>
              <w:spacing w:before="0" w:after="0" w:line="240" w:lineRule="auto"/>
              <w:jc w:val="left"/>
              <w:textAlignment w:val="auto"/>
              <w:rPr>
                <w:rFonts w:ascii="Times" w:eastAsia="Malgun Gothic" w:hAnsi="Times" w:cs="Times"/>
                <w:szCs w:val="24"/>
                <w:lang w:eastAsia="zh-CN"/>
              </w:rPr>
            </w:pPr>
            <w:r w:rsidRPr="00C137A8">
              <w:rPr>
                <w:rFonts w:ascii="Times" w:eastAsia="Malgun Gothic" w:hAnsi="Times" w:cs="Times"/>
                <w:szCs w:val="24"/>
                <w:lang w:eastAsia="zh-CN"/>
              </w:rPr>
              <w:t xml:space="preserve">Replace the current parameter name </w:t>
            </w:r>
            <w:r w:rsidRPr="00C137A8">
              <w:rPr>
                <w:rFonts w:ascii="Times" w:eastAsia="Malgun Gothic" w:hAnsi="Times" w:cs="Times"/>
                <w:i/>
                <w:iCs/>
                <w:szCs w:val="24"/>
                <w:lang w:eastAsia="zh-CN"/>
              </w:rPr>
              <w:t>offsetToTimeWindow</w:t>
            </w:r>
            <w:r w:rsidRPr="00C137A8">
              <w:rPr>
                <w:rFonts w:ascii="Times" w:eastAsia="Malgun Gothic" w:hAnsi="Times" w:cs="Times"/>
                <w:szCs w:val="24"/>
                <w:lang w:eastAsia="zh-CN"/>
              </w:rPr>
              <w:t xml:space="preserve"> with </w:t>
            </w:r>
            <w:r w:rsidRPr="00C137A8">
              <w:rPr>
                <w:rFonts w:ascii="Times" w:eastAsia="Malgun Gothic" w:hAnsi="Times" w:cs="Times"/>
                <w:i/>
                <w:iCs/>
                <w:szCs w:val="24"/>
                <w:lang w:eastAsia="zh-CN"/>
              </w:rPr>
              <w:t>od-sib1-windowStartOffset</w:t>
            </w:r>
            <w:r w:rsidRPr="00C137A8">
              <w:rPr>
                <w:rFonts w:ascii="Times" w:eastAsia="Malgun Gothic" w:hAnsi="Times" w:cs="Times"/>
                <w:szCs w:val="24"/>
                <w:lang w:eastAsia="zh-CN"/>
              </w:rPr>
              <w:t xml:space="preserve"> (to make the naming more comprehensive).</w:t>
            </w:r>
          </w:p>
          <w:p w14:paraId="07073D90" w14:textId="77777777" w:rsidR="00C137A8" w:rsidRPr="00C137A8" w:rsidRDefault="00C137A8" w:rsidP="00C137A8">
            <w:pPr>
              <w:overflowPunct/>
              <w:autoSpaceDE/>
              <w:autoSpaceDN/>
              <w:adjustRightInd/>
              <w:spacing w:before="0" w:after="0" w:line="240" w:lineRule="auto"/>
              <w:jc w:val="left"/>
              <w:textAlignment w:val="auto"/>
              <w:rPr>
                <w:rFonts w:ascii="Times" w:eastAsia="等线" w:hAnsi="Times" w:cs="Times"/>
                <w:b/>
                <w:bCs/>
                <w:szCs w:val="24"/>
                <w:lang w:eastAsia="zh-CN"/>
              </w:rPr>
            </w:pPr>
          </w:p>
          <w:p w14:paraId="3BD1707D" w14:textId="77777777" w:rsidR="00C137A8" w:rsidRPr="00C137A8" w:rsidRDefault="00C137A8" w:rsidP="00C137A8">
            <w:pPr>
              <w:overflowPunct/>
              <w:autoSpaceDE/>
              <w:autoSpaceDN/>
              <w:adjustRightInd/>
              <w:spacing w:before="0" w:after="0" w:line="240" w:lineRule="auto"/>
              <w:jc w:val="left"/>
              <w:textAlignment w:val="auto"/>
              <w:rPr>
                <w:rFonts w:ascii="Times" w:eastAsia="Batang" w:hAnsi="Times" w:cs="Times"/>
                <w:b/>
                <w:bCs/>
                <w:szCs w:val="24"/>
                <w:lang w:eastAsia="x-none"/>
              </w:rPr>
            </w:pPr>
            <w:r w:rsidRPr="00C137A8">
              <w:rPr>
                <w:rFonts w:ascii="Times" w:eastAsia="Batang" w:hAnsi="Times" w:cs="Times"/>
                <w:b/>
                <w:bCs/>
                <w:szCs w:val="24"/>
                <w:highlight w:val="green"/>
                <w:lang w:eastAsia="x-none"/>
              </w:rPr>
              <w:t>Agreement</w:t>
            </w:r>
          </w:p>
          <w:p w14:paraId="6CD54792" w14:textId="77777777" w:rsidR="00C137A8" w:rsidRPr="00C137A8" w:rsidRDefault="00C137A8" w:rsidP="00C137A8">
            <w:pPr>
              <w:overflowPunct/>
              <w:autoSpaceDE/>
              <w:autoSpaceDN/>
              <w:adjustRightInd/>
              <w:spacing w:before="0" w:after="0" w:line="240" w:lineRule="auto"/>
              <w:jc w:val="left"/>
              <w:textAlignment w:val="auto"/>
              <w:rPr>
                <w:rFonts w:eastAsia="PMingLiU"/>
                <w:bCs/>
                <w:iCs/>
              </w:rPr>
            </w:pPr>
            <w:r w:rsidRPr="00C137A8">
              <w:rPr>
                <w:rFonts w:eastAsia="PMingLiU"/>
                <w:bCs/>
                <w:iCs/>
              </w:rPr>
              <w:t xml:space="preserve">Include </w:t>
            </w:r>
            <w:r w:rsidRPr="00C137A8">
              <w:rPr>
                <w:rFonts w:ascii="Times" w:eastAsia="Batang" w:hAnsi="Times"/>
                <w:bCs/>
                <w:i/>
                <w:iCs/>
                <w:szCs w:val="24"/>
                <w:lang w:eastAsia="en-US"/>
              </w:rPr>
              <w:t>CarrierBandwidth</w:t>
            </w:r>
            <w:r w:rsidRPr="00C137A8">
              <w:rPr>
                <w:rFonts w:eastAsia="PMingLiU"/>
                <w:bCs/>
                <w:iCs/>
              </w:rPr>
              <w:t xml:space="preserve"> and </w:t>
            </w:r>
            <w:r w:rsidRPr="00C137A8">
              <w:rPr>
                <w:rFonts w:ascii="Times" w:eastAsia="Batang" w:hAnsi="Times"/>
                <w:bCs/>
                <w:i/>
                <w:iCs/>
                <w:szCs w:val="24"/>
                <w:lang w:eastAsia="en-US"/>
              </w:rPr>
              <w:t>locationAndBandwidth</w:t>
            </w:r>
            <w:r w:rsidRPr="00C137A8">
              <w:rPr>
                <w:rFonts w:eastAsia="PMingLiU"/>
                <w:bCs/>
                <w:iCs/>
              </w:rPr>
              <w:t xml:space="preserve"> in the UL-WUS configuration. </w:t>
            </w:r>
          </w:p>
          <w:p w14:paraId="4D2795EA" w14:textId="77777777" w:rsidR="00C137A8" w:rsidRPr="00C137A8" w:rsidRDefault="00C137A8" w:rsidP="00C137A8">
            <w:pPr>
              <w:numPr>
                <w:ilvl w:val="0"/>
                <w:numId w:val="13"/>
              </w:numPr>
              <w:overflowPunct/>
              <w:autoSpaceDE/>
              <w:autoSpaceDN/>
              <w:adjustRightInd/>
              <w:spacing w:before="0" w:after="0" w:line="240" w:lineRule="auto"/>
              <w:jc w:val="left"/>
              <w:textAlignment w:val="auto"/>
              <w:rPr>
                <w:rFonts w:ascii="Times" w:eastAsia="Batang" w:hAnsi="Times"/>
                <w:bCs/>
                <w:strike/>
                <w:szCs w:val="24"/>
                <w:lang w:eastAsia="x-none"/>
              </w:rPr>
            </w:pPr>
            <w:r w:rsidRPr="00C137A8">
              <w:rPr>
                <w:rFonts w:ascii="Times" w:eastAsia="等线" w:hAnsi="Times" w:cs="Times"/>
                <w:bCs/>
                <w:szCs w:val="24"/>
                <w:lang w:eastAsia="zh-CN"/>
              </w:rPr>
              <w:t>Previous RAN1 #120 conclusion is reverted</w:t>
            </w:r>
          </w:p>
          <w:p w14:paraId="02AEFED0" w14:textId="77777777" w:rsidR="00C137A8" w:rsidRPr="00C137A8" w:rsidRDefault="00C137A8" w:rsidP="00C137A8">
            <w:pPr>
              <w:overflowPunct/>
              <w:autoSpaceDE/>
              <w:autoSpaceDN/>
              <w:adjustRightInd/>
              <w:spacing w:before="0" w:after="0" w:line="240" w:lineRule="auto"/>
              <w:jc w:val="left"/>
              <w:textAlignment w:val="auto"/>
              <w:rPr>
                <w:rFonts w:eastAsia="PMingLiU"/>
                <w:b/>
                <w:iCs/>
              </w:rPr>
            </w:pPr>
          </w:p>
          <w:p w14:paraId="0E722C03" w14:textId="77777777" w:rsidR="00C137A8" w:rsidRPr="00C137A8" w:rsidRDefault="00C137A8" w:rsidP="00C137A8">
            <w:pPr>
              <w:overflowPunct/>
              <w:autoSpaceDE/>
              <w:autoSpaceDN/>
              <w:adjustRightInd/>
              <w:spacing w:before="0" w:after="0" w:line="240" w:lineRule="auto"/>
              <w:jc w:val="left"/>
              <w:textAlignment w:val="auto"/>
              <w:rPr>
                <w:rFonts w:ascii="Times" w:eastAsia="Batang" w:hAnsi="Times" w:cs="Times"/>
                <w:b/>
                <w:bCs/>
                <w:szCs w:val="24"/>
                <w:lang w:eastAsia="x-none"/>
              </w:rPr>
            </w:pPr>
            <w:r w:rsidRPr="00C137A8">
              <w:rPr>
                <w:rFonts w:ascii="Times" w:eastAsia="Batang" w:hAnsi="Times" w:cs="Times"/>
                <w:b/>
                <w:bCs/>
                <w:szCs w:val="24"/>
                <w:highlight w:val="green"/>
                <w:lang w:eastAsia="x-none"/>
              </w:rPr>
              <w:t>Agreement</w:t>
            </w:r>
          </w:p>
          <w:p w14:paraId="4D0F1647" w14:textId="77777777" w:rsidR="00C137A8" w:rsidRPr="00C137A8" w:rsidRDefault="00C137A8" w:rsidP="00C137A8">
            <w:pPr>
              <w:overflowPunct/>
              <w:autoSpaceDE/>
              <w:autoSpaceDN/>
              <w:adjustRightInd/>
              <w:spacing w:before="0" w:after="0" w:line="240" w:lineRule="auto"/>
              <w:jc w:val="left"/>
              <w:textAlignment w:val="auto"/>
              <w:rPr>
                <w:rFonts w:eastAsia="PMingLiU"/>
                <w:bCs/>
                <w:iCs/>
              </w:rPr>
            </w:pPr>
            <w:r w:rsidRPr="00C137A8">
              <w:rPr>
                <w:rFonts w:eastAsia="PMingLiU"/>
                <w:bCs/>
                <w:iCs/>
              </w:rPr>
              <w:t>The following previous RAN1 #118-bis agreement is updated as:</w:t>
            </w:r>
          </w:p>
          <w:p w14:paraId="56D6928F" w14:textId="77777777" w:rsidR="00C137A8" w:rsidRPr="00C137A8" w:rsidRDefault="00C137A8" w:rsidP="00C137A8">
            <w:pPr>
              <w:numPr>
                <w:ilvl w:val="0"/>
                <w:numId w:val="13"/>
              </w:numPr>
              <w:overflowPunct/>
              <w:autoSpaceDE/>
              <w:autoSpaceDN/>
              <w:adjustRightInd/>
              <w:spacing w:before="0" w:after="0" w:line="240" w:lineRule="auto"/>
              <w:jc w:val="left"/>
              <w:textAlignment w:val="auto"/>
              <w:rPr>
                <w:rFonts w:eastAsia="PMingLiU"/>
                <w:bCs/>
                <w:iCs/>
              </w:rPr>
            </w:pPr>
            <w:r w:rsidRPr="00C137A8">
              <w:rPr>
                <w:rFonts w:eastAsia="PMingLiU"/>
                <w:bCs/>
                <w:iCs/>
              </w:rPr>
              <w:t>Msg1-FrequencyStart is with respect to the first RB of the</w:t>
            </w:r>
            <w:r w:rsidRPr="00C137A8">
              <w:rPr>
                <w:rFonts w:eastAsia="PMingLiU"/>
                <w:bCs/>
                <w:iCs/>
                <w:strike/>
                <w:color w:val="FF0000"/>
              </w:rPr>
              <w:t xml:space="preserve"> UE carrier </w:t>
            </w:r>
            <w:r w:rsidRPr="00C137A8">
              <w:rPr>
                <w:rFonts w:eastAsia="PMingLiU"/>
                <w:bCs/>
                <w:iCs/>
                <w:color w:val="FF0000"/>
              </w:rPr>
              <w:t xml:space="preserve">InitialUplinkBWP </w:t>
            </w:r>
            <w:r w:rsidRPr="00C137A8">
              <w:rPr>
                <w:rFonts w:eastAsia="PMingLiU"/>
                <w:bCs/>
                <w:iCs/>
              </w:rPr>
              <w:t xml:space="preserve">determined by </w:t>
            </w:r>
            <w:r w:rsidRPr="00C137A8">
              <w:rPr>
                <w:rFonts w:ascii="Times" w:eastAsia="Batang" w:hAnsi="Times"/>
                <w:bCs/>
                <w:i/>
                <w:iCs/>
                <w:szCs w:val="24"/>
                <w:lang w:eastAsia="en-US"/>
              </w:rPr>
              <w:t>locationAndBandwidth</w:t>
            </w:r>
            <w:r w:rsidRPr="00C137A8">
              <w:rPr>
                <w:rFonts w:eastAsia="PMingLiU"/>
                <w:bCs/>
                <w:iCs/>
                <w:strike/>
                <w:color w:val="FF0000"/>
              </w:rPr>
              <w:t xml:space="preserve"> offsetToCarrier and absoluteFrequencyPointA </w:t>
            </w:r>
            <w:r w:rsidRPr="00C137A8">
              <w:rPr>
                <w:rFonts w:eastAsia="PMingLiU"/>
                <w:bCs/>
                <w:iCs/>
                <w:color w:val="FF0000"/>
              </w:rPr>
              <w:t>(same as legacy)</w:t>
            </w:r>
          </w:p>
          <w:p w14:paraId="00C15FF4" w14:textId="77777777" w:rsidR="00C137A8" w:rsidRPr="00C137A8" w:rsidRDefault="00C137A8" w:rsidP="00C137A8">
            <w:pPr>
              <w:overflowPunct/>
              <w:autoSpaceDE/>
              <w:autoSpaceDN/>
              <w:adjustRightInd/>
              <w:spacing w:before="0" w:after="0" w:line="240" w:lineRule="auto"/>
              <w:jc w:val="left"/>
              <w:textAlignment w:val="auto"/>
              <w:rPr>
                <w:rFonts w:ascii="Times" w:eastAsia="等线" w:hAnsi="Times" w:cs="Times"/>
                <w:b/>
                <w:bCs/>
                <w:szCs w:val="24"/>
                <w:lang w:eastAsia="zh-CN"/>
              </w:rPr>
            </w:pPr>
          </w:p>
          <w:p w14:paraId="158ACB9D" w14:textId="77777777" w:rsidR="00C137A8" w:rsidRPr="00C137A8" w:rsidRDefault="00C137A8" w:rsidP="00C137A8">
            <w:pPr>
              <w:overflowPunct/>
              <w:autoSpaceDE/>
              <w:autoSpaceDN/>
              <w:adjustRightInd/>
              <w:spacing w:before="0" w:after="0" w:line="240" w:lineRule="auto"/>
              <w:jc w:val="left"/>
              <w:textAlignment w:val="auto"/>
              <w:rPr>
                <w:rFonts w:ascii="Times" w:eastAsia="Batang" w:hAnsi="Times" w:cs="Times"/>
                <w:b/>
                <w:bCs/>
                <w:szCs w:val="24"/>
                <w:lang w:eastAsia="x-none"/>
              </w:rPr>
            </w:pPr>
            <w:r w:rsidRPr="00C137A8">
              <w:rPr>
                <w:rFonts w:ascii="Times" w:eastAsia="Batang" w:hAnsi="Times" w:cs="Times"/>
                <w:b/>
                <w:bCs/>
                <w:szCs w:val="24"/>
                <w:highlight w:val="green"/>
                <w:lang w:eastAsia="x-none"/>
              </w:rPr>
              <w:t>Agreement</w:t>
            </w:r>
          </w:p>
          <w:p w14:paraId="08B213D1" w14:textId="77777777" w:rsidR="00C137A8" w:rsidRPr="00C137A8" w:rsidRDefault="00C137A8" w:rsidP="00C137A8">
            <w:pPr>
              <w:overflowPunct/>
              <w:autoSpaceDE/>
              <w:autoSpaceDN/>
              <w:adjustRightInd/>
              <w:spacing w:before="0" w:after="0" w:line="240" w:lineRule="auto"/>
              <w:jc w:val="left"/>
              <w:textAlignment w:val="auto"/>
              <w:rPr>
                <w:rFonts w:ascii="Times" w:eastAsia="Malgun Gothic" w:hAnsi="Times"/>
                <w:szCs w:val="24"/>
                <w:lang w:eastAsia="zh-CN"/>
              </w:rPr>
            </w:pPr>
            <w:r w:rsidRPr="00C137A8">
              <w:rPr>
                <w:rFonts w:ascii="Times" w:eastAsia="Malgun Gothic" w:hAnsi="Times"/>
                <w:szCs w:val="24"/>
                <w:lang w:eastAsia="zh-CN"/>
              </w:rPr>
              <w:t xml:space="preserve">RAN1 to discuss the value range for </w:t>
            </w:r>
            <w:r w:rsidRPr="00C137A8">
              <w:rPr>
                <w:rFonts w:ascii="Times" w:eastAsia="Malgun Gothic" w:hAnsi="Times"/>
                <w:i/>
                <w:iCs/>
                <w:szCs w:val="24"/>
                <w:lang w:eastAsia="zh-CN"/>
              </w:rPr>
              <w:t>od-sib1-duration</w:t>
            </w:r>
            <w:r w:rsidRPr="00C137A8">
              <w:rPr>
                <w:rFonts w:ascii="Times" w:eastAsia="Malgun Gothic" w:hAnsi="Times"/>
                <w:szCs w:val="24"/>
                <w:lang w:eastAsia="zh-CN"/>
              </w:rPr>
              <w:t>. For example,</w:t>
            </w:r>
          </w:p>
          <w:p w14:paraId="32AEE65F" w14:textId="77777777" w:rsidR="00C137A8" w:rsidRPr="00C137A8" w:rsidRDefault="00C137A8" w:rsidP="00C137A8">
            <w:pPr>
              <w:numPr>
                <w:ilvl w:val="0"/>
                <w:numId w:val="13"/>
              </w:numPr>
              <w:overflowPunct/>
              <w:autoSpaceDE/>
              <w:autoSpaceDN/>
              <w:adjustRightInd/>
              <w:spacing w:before="0" w:after="0" w:line="240" w:lineRule="auto"/>
              <w:jc w:val="left"/>
              <w:textAlignment w:val="auto"/>
              <w:rPr>
                <w:rFonts w:ascii="Times" w:eastAsia="Malgun Gothic" w:hAnsi="Times"/>
                <w:szCs w:val="24"/>
                <w:lang w:eastAsia="zh-CN"/>
              </w:rPr>
            </w:pPr>
            <w:r w:rsidRPr="00C137A8">
              <w:rPr>
                <w:rFonts w:ascii="Times" w:eastAsia="Malgun Gothic" w:hAnsi="Times"/>
                <w:szCs w:val="24"/>
                <w:lang w:eastAsia="zh-CN"/>
              </w:rPr>
              <w:t xml:space="preserve">Option 1: Use the value-range for </w:t>
            </w:r>
            <w:r w:rsidRPr="00C137A8">
              <w:rPr>
                <w:rFonts w:ascii="Times" w:eastAsia="Malgun Gothic" w:hAnsi="Times"/>
                <w:i/>
                <w:iCs/>
                <w:szCs w:val="24"/>
                <w:lang w:eastAsia="zh-CN"/>
              </w:rPr>
              <w:t>si-windowLength</w:t>
            </w:r>
            <w:r w:rsidRPr="00C137A8">
              <w:rPr>
                <w:rFonts w:ascii="Times" w:eastAsia="Malgun Gothic" w:hAnsi="Times"/>
                <w:szCs w:val="24"/>
                <w:lang w:eastAsia="zh-CN"/>
              </w:rPr>
              <w:t xml:space="preserve"> (from 5 slots to 5120 slot) as starting point.</w:t>
            </w:r>
          </w:p>
          <w:p w14:paraId="7AC8977F" w14:textId="77777777" w:rsidR="00C137A8" w:rsidRPr="00C137A8" w:rsidRDefault="00C137A8" w:rsidP="00C137A8">
            <w:pPr>
              <w:numPr>
                <w:ilvl w:val="0"/>
                <w:numId w:val="13"/>
              </w:numPr>
              <w:overflowPunct/>
              <w:autoSpaceDE/>
              <w:autoSpaceDN/>
              <w:adjustRightInd/>
              <w:spacing w:before="0" w:after="0" w:line="240" w:lineRule="auto"/>
              <w:jc w:val="left"/>
              <w:textAlignment w:val="auto"/>
              <w:rPr>
                <w:rFonts w:ascii="Times" w:eastAsia="Malgun Gothic" w:hAnsi="Times"/>
                <w:szCs w:val="24"/>
                <w:lang w:eastAsia="zh-CN"/>
              </w:rPr>
            </w:pPr>
            <w:r w:rsidRPr="00C137A8">
              <w:rPr>
                <w:rFonts w:ascii="Times" w:eastAsia="PMingLiU" w:hAnsi="Times"/>
                <w:szCs w:val="24"/>
              </w:rPr>
              <w:t>Option 2: The duration of the time window can be a multiple of 160ms (i.e. legacy SIB1 periodicity).</w:t>
            </w:r>
          </w:p>
          <w:p w14:paraId="7C68E88B" w14:textId="77777777" w:rsidR="00C137A8" w:rsidRPr="00C137A8" w:rsidRDefault="00C137A8" w:rsidP="00C137A8">
            <w:pPr>
              <w:numPr>
                <w:ilvl w:val="0"/>
                <w:numId w:val="13"/>
              </w:numPr>
              <w:overflowPunct/>
              <w:autoSpaceDE/>
              <w:autoSpaceDN/>
              <w:adjustRightInd/>
              <w:spacing w:before="0" w:after="0" w:line="240" w:lineRule="auto"/>
              <w:jc w:val="left"/>
              <w:textAlignment w:val="auto"/>
              <w:rPr>
                <w:rFonts w:ascii="Times" w:eastAsia="Malgun Gothic" w:hAnsi="Times"/>
                <w:szCs w:val="24"/>
                <w:lang w:eastAsia="zh-CN"/>
              </w:rPr>
            </w:pPr>
            <w:r w:rsidRPr="00C137A8">
              <w:rPr>
                <w:rFonts w:ascii="Times" w:eastAsia="Malgun Gothic" w:hAnsi="Times"/>
                <w:szCs w:val="24"/>
                <w:lang w:eastAsia="zh-CN"/>
              </w:rPr>
              <w:t xml:space="preserve">Option 3: The duration of the time window can be a multiple of the </w:t>
            </w:r>
            <w:r w:rsidRPr="00C137A8">
              <w:rPr>
                <w:rFonts w:ascii="Times" w:eastAsia="Malgun Gothic" w:hAnsi="Times"/>
                <w:color w:val="FF0000"/>
                <w:szCs w:val="24"/>
                <w:lang w:eastAsia="zh-CN"/>
              </w:rPr>
              <w:t>on-demand SIB1 repetition periodicity (if supported)</w:t>
            </w:r>
          </w:p>
          <w:p w14:paraId="5FAE1966" w14:textId="77777777" w:rsidR="00C137A8" w:rsidRPr="00C137A8" w:rsidRDefault="00C137A8" w:rsidP="00C137A8">
            <w:pPr>
              <w:numPr>
                <w:ilvl w:val="0"/>
                <w:numId w:val="13"/>
              </w:numPr>
              <w:overflowPunct/>
              <w:autoSpaceDE/>
              <w:autoSpaceDN/>
              <w:adjustRightInd/>
              <w:spacing w:before="0" w:after="0" w:line="240" w:lineRule="auto"/>
              <w:jc w:val="left"/>
              <w:textAlignment w:val="auto"/>
              <w:rPr>
                <w:rFonts w:ascii="Times" w:eastAsia="Malgun Gothic" w:hAnsi="Times"/>
                <w:szCs w:val="24"/>
                <w:lang w:eastAsia="zh-CN"/>
              </w:rPr>
            </w:pPr>
            <w:r w:rsidRPr="00C137A8">
              <w:rPr>
                <w:rFonts w:ascii="Times" w:eastAsia="PMingLiU" w:hAnsi="Times"/>
                <w:szCs w:val="24"/>
              </w:rPr>
              <w:t>Other options are not precluded.</w:t>
            </w:r>
          </w:p>
          <w:p w14:paraId="35115677" w14:textId="77777777" w:rsidR="00C137A8" w:rsidRPr="00C137A8" w:rsidRDefault="00C137A8" w:rsidP="00C137A8">
            <w:pPr>
              <w:overflowPunct/>
              <w:autoSpaceDE/>
              <w:autoSpaceDN/>
              <w:adjustRightInd/>
              <w:spacing w:before="0" w:after="0" w:line="240" w:lineRule="auto"/>
              <w:jc w:val="left"/>
              <w:textAlignment w:val="auto"/>
              <w:rPr>
                <w:rFonts w:ascii="Times" w:eastAsia="等线" w:hAnsi="Times" w:cs="Times"/>
                <w:b/>
                <w:bCs/>
                <w:szCs w:val="24"/>
                <w:lang w:eastAsia="zh-CN"/>
              </w:rPr>
            </w:pPr>
          </w:p>
          <w:p w14:paraId="752EE918" w14:textId="77777777" w:rsidR="00C137A8" w:rsidRPr="00C137A8" w:rsidRDefault="00C137A8" w:rsidP="00C137A8">
            <w:pPr>
              <w:overflowPunct/>
              <w:autoSpaceDE/>
              <w:autoSpaceDN/>
              <w:adjustRightInd/>
              <w:spacing w:before="0" w:after="0" w:line="240" w:lineRule="auto"/>
              <w:jc w:val="left"/>
              <w:textAlignment w:val="auto"/>
              <w:rPr>
                <w:rFonts w:ascii="Times" w:eastAsia="Batang" w:hAnsi="Times" w:cs="Times"/>
                <w:b/>
                <w:bCs/>
                <w:szCs w:val="24"/>
                <w:lang w:eastAsia="x-none"/>
              </w:rPr>
            </w:pPr>
            <w:r w:rsidRPr="00C137A8">
              <w:rPr>
                <w:rFonts w:ascii="Times" w:eastAsia="Batang" w:hAnsi="Times" w:cs="Times"/>
                <w:b/>
                <w:bCs/>
                <w:szCs w:val="24"/>
                <w:highlight w:val="green"/>
                <w:lang w:eastAsia="x-none"/>
              </w:rPr>
              <w:t>Agreement</w:t>
            </w:r>
          </w:p>
          <w:p w14:paraId="23B14411" w14:textId="77777777" w:rsidR="00D04652" w:rsidRPr="00C137A8" w:rsidRDefault="00C137A8" w:rsidP="00E721F3">
            <w:pPr>
              <w:overflowPunct/>
              <w:autoSpaceDE/>
              <w:autoSpaceDN/>
              <w:adjustRightInd/>
              <w:spacing w:before="0" w:after="0" w:line="240" w:lineRule="auto"/>
              <w:jc w:val="left"/>
              <w:textAlignment w:val="auto"/>
              <w:rPr>
                <w:rFonts w:ascii="Times" w:eastAsia="PMingLiU" w:hAnsi="Times"/>
                <w:szCs w:val="24"/>
                <w:lang w:val="en-US"/>
              </w:rPr>
            </w:pPr>
            <w:r w:rsidRPr="00C137A8">
              <w:rPr>
                <w:rFonts w:ascii="Times" w:eastAsia="Batang" w:hAnsi="Times"/>
                <w:szCs w:val="24"/>
                <w:lang w:eastAsia="en-US"/>
              </w:rPr>
              <w:t xml:space="preserve">RAN1 clarifies </w:t>
            </w:r>
            <w:r w:rsidRPr="00C137A8">
              <w:rPr>
                <w:rFonts w:ascii="Times" w:eastAsia="Batang" w:hAnsi="Times"/>
                <w:i/>
                <w:iCs/>
                <w:szCs w:val="24"/>
                <w:lang w:eastAsia="en-US"/>
              </w:rPr>
              <w:t>frequencyBandList</w:t>
            </w:r>
            <w:r w:rsidRPr="00C137A8">
              <w:rPr>
                <w:rFonts w:ascii="Times" w:eastAsia="Batang" w:hAnsi="Times"/>
                <w:szCs w:val="24"/>
                <w:lang w:eastAsia="en-US"/>
              </w:rPr>
              <w:t xml:space="preserve"> in UL WUS configuration refers to the IE within </w:t>
            </w:r>
            <w:r w:rsidRPr="00C137A8">
              <w:rPr>
                <w:rFonts w:ascii="Times" w:eastAsia="Batang" w:hAnsi="Times"/>
                <w:i/>
                <w:iCs/>
                <w:szCs w:val="24"/>
                <w:lang w:eastAsia="en-US"/>
              </w:rPr>
              <w:t>FrequencyInfoUL</w:t>
            </w:r>
            <w:r w:rsidRPr="00C137A8">
              <w:rPr>
                <w:rFonts w:ascii="Times" w:eastAsia="Batang" w:hAnsi="Times"/>
                <w:szCs w:val="24"/>
                <w:lang w:eastAsia="en-US"/>
              </w:rPr>
              <w:t>-</w:t>
            </w:r>
            <w:r w:rsidRPr="00C137A8">
              <w:rPr>
                <w:rFonts w:ascii="Times" w:eastAsia="Batang" w:hAnsi="Times"/>
                <w:i/>
                <w:iCs/>
                <w:szCs w:val="24"/>
                <w:lang w:eastAsia="en-US"/>
              </w:rPr>
              <w:t>SIB</w:t>
            </w:r>
            <w:r w:rsidRPr="00C137A8">
              <w:rPr>
                <w:rFonts w:ascii="Times" w:eastAsia="Batang" w:hAnsi="Times"/>
                <w:szCs w:val="24"/>
                <w:lang w:eastAsia="en-US"/>
              </w:rPr>
              <w:t>.</w:t>
            </w:r>
          </w:p>
        </w:tc>
      </w:tr>
    </w:tbl>
    <w:p w14:paraId="585A3213" w14:textId="77777777" w:rsidR="00BE59C3" w:rsidRDefault="00BE59C3" w:rsidP="00A75942">
      <w:pPr>
        <w:spacing w:line="240" w:lineRule="auto"/>
        <w:rPr>
          <w:rFonts w:eastAsia="宋体"/>
          <w:sz w:val="21"/>
          <w:szCs w:val="21"/>
          <w:lang w:val="en-US" w:eastAsia="zh-CN"/>
        </w:rPr>
      </w:pPr>
    </w:p>
    <w:p w14:paraId="173FEBBB" w14:textId="77777777" w:rsidR="00963D8F" w:rsidRPr="006B04DA" w:rsidRDefault="006B04DA" w:rsidP="00A75942">
      <w:pPr>
        <w:spacing w:line="240" w:lineRule="auto"/>
        <w:rPr>
          <w:rFonts w:eastAsia="宋体"/>
          <w:sz w:val="21"/>
          <w:szCs w:val="21"/>
          <w:lang w:val="en-US" w:eastAsia="zh-CN"/>
        </w:rPr>
      </w:pPr>
      <w:r w:rsidRPr="006B04DA">
        <w:rPr>
          <w:rFonts w:eastAsia="宋体"/>
          <w:sz w:val="21"/>
          <w:szCs w:val="21"/>
          <w:lang w:val="en-US" w:eastAsia="zh-CN"/>
        </w:rPr>
        <w:t xml:space="preserve">In this contribution, we provide our </w:t>
      </w:r>
      <w:r w:rsidR="00846088">
        <w:rPr>
          <w:rFonts w:eastAsia="宋体" w:hint="eastAsia"/>
          <w:sz w:val="21"/>
          <w:szCs w:val="21"/>
          <w:lang w:val="en-US" w:eastAsia="zh-CN"/>
        </w:rPr>
        <w:t>views</w:t>
      </w:r>
      <w:r w:rsidR="00846088">
        <w:rPr>
          <w:rFonts w:eastAsia="宋体"/>
          <w:sz w:val="21"/>
          <w:szCs w:val="21"/>
          <w:lang w:val="en-US" w:eastAsia="zh-CN"/>
        </w:rPr>
        <w:t xml:space="preserve"> about on-demand SIB1 on top of the above </w:t>
      </w:r>
      <w:r w:rsidR="00CD6211">
        <w:rPr>
          <w:rFonts w:eastAsia="宋体"/>
          <w:sz w:val="21"/>
          <w:szCs w:val="21"/>
          <w:lang w:val="en-US" w:eastAsia="zh-CN"/>
        </w:rPr>
        <w:t>agreement and conclusion</w:t>
      </w:r>
      <w:r w:rsidRPr="006B04DA">
        <w:rPr>
          <w:rFonts w:eastAsia="宋体"/>
          <w:sz w:val="21"/>
          <w:szCs w:val="21"/>
          <w:lang w:val="en-US" w:eastAsia="zh-CN"/>
        </w:rPr>
        <w:t xml:space="preserve">. </w:t>
      </w:r>
    </w:p>
    <w:p w14:paraId="0A431CD5" w14:textId="77777777" w:rsidR="00807960" w:rsidRDefault="00971821" w:rsidP="002D4E62">
      <w:pPr>
        <w:pStyle w:val="1"/>
        <w:spacing w:line="240" w:lineRule="auto"/>
        <w:rPr>
          <w:b/>
          <w:sz w:val="28"/>
          <w:szCs w:val="28"/>
        </w:rPr>
      </w:pPr>
      <w:r w:rsidRPr="0010411E">
        <w:rPr>
          <w:b/>
          <w:sz w:val="28"/>
          <w:szCs w:val="28"/>
        </w:rPr>
        <w:t>Discussion</w:t>
      </w:r>
    </w:p>
    <w:p w14:paraId="4BB5DE30" w14:textId="77777777" w:rsidR="00F50C78" w:rsidRPr="00F50C78" w:rsidRDefault="00F50C78" w:rsidP="00F50C78">
      <w:pPr>
        <w:pStyle w:val="2"/>
        <w:rPr>
          <w:b/>
          <w:bCs/>
          <w:sz w:val="24"/>
          <w:szCs w:val="24"/>
        </w:rPr>
      </w:pPr>
      <w:r>
        <w:rPr>
          <w:b/>
          <w:bCs/>
          <w:sz w:val="24"/>
          <w:szCs w:val="24"/>
        </w:rPr>
        <w:t>Remaining issues on on-demand SIB1</w:t>
      </w:r>
    </w:p>
    <w:p w14:paraId="1B19A3DE" w14:textId="77777777" w:rsidR="007C5511" w:rsidRDefault="001E46D4">
      <w:pPr>
        <w:overflowPunct/>
        <w:autoSpaceDE/>
        <w:autoSpaceDN/>
        <w:adjustRightInd/>
        <w:spacing w:before="0" w:after="0" w:line="240" w:lineRule="auto"/>
        <w:jc w:val="left"/>
        <w:textAlignment w:val="auto"/>
        <w:rPr>
          <w:rFonts w:ascii="Times" w:eastAsiaTheme="minorEastAsia" w:hAnsi="Times"/>
          <w:sz w:val="21"/>
          <w:szCs w:val="21"/>
          <w:lang w:eastAsia="zh-CN"/>
        </w:rPr>
      </w:pPr>
      <w:bookmarkStart w:id="3" w:name="_Hlk118291361"/>
      <w:bookmarkStart w:id="4" w:name="_Hlk130395312"/>
      <w:r>
        <w:rPr>
          <w:rFonts w:eastAsiaTheme="minorEastAsia" w:hint="eastAsia"/>
          <w:b/>
          <w:bCs/>
          <w:sz w:val="21"/>
          <w:szCs w:val="21"/>
          <w:u w:val="single"/>
          <w:lang w:val="en-US" w:eastAsia="zh-CN"/>
        </w:rPr>
        <w:t>Associated</w:t>
      </w:r>
      <w:r>
        <w:rPr>
          <w:rFonts w:eastAsiaTheme="minorEastAsia"/>
          <w:b/>
          <w:bCs/>
          <w:sz w:val="21"/>
          <w:szCs w:val="21"/>
          <w:u w:val="single"/>
          <w:lang w:val="en-US" w:eastAsia="zh-CN"/>
        </w:rPr>
        <w:t xml:space="preserve"> SSB for PDCCH monitoring </w:t>
      </w:r>
    </w:p>
    <w:p w14:paraId="41B0399D" w14:textId="77777777" w:rsidR="00A54C93" w:rsidRDefault="00A54C93">
      <w:pPr>
        <w:overflowPunct/>
        <w:autoSpaceDE/>
        <w:autoSpaceDN/>
        <w:adjustRightInd/>
        <w:spacing w:before="0" w:after="0" w:line="240" w:lineRule="auto"/>
        <w:jc w:val="left"/>
        <w:textAlignment w:val="auto"/>
        <w:rPr>
          <w:rFonts w:ascii="Times" w:eastAsiaTheme="minorEastAsia" w:hAnsi="Times"/>
          <w:sz w:val="21"/>
          <w:szCs w:val="21"/>
          <w:lang w:eastAsia="zh-CN"/>
        </w:rPr>
      </w:pPr>
    </w:p>
    <w:p w14:paraId="209F1E32" w14:textId="77777777" w:rsidR="007C5511" w:rsidRDefault="007C5511">
      <w:pPr>
        <w:overflowPunct/>
        <w:autoSpaceDE/>
        <w:autoSpaceDN/>
        <w:adjustRightInd/>
        <w:spacing w:before="0" w:after="0" w:line="240" w:lineRule="auto"/>
        <w:jc w:val="left"/>
        <w:textAlignment w:val="auto"/>
        <w:rPr>
          <w:rFonts w:ascii="Times" w:eastAsiaTheme="minorEastAsia" w:hAnsi="Times"/>
          <w:sz w:val="21"/>
          <w:szCs w:val="21"/>
          <w:lang w:eastAsia="zh-CN"/>
        </w:rPr>
      </w:pPr>
      <w:r>
        <w:rPr>
          <w:rFonts w:ascii="Times" w:eastAsiaTheme="minorEastAsia" w:hAnsi="Times"/>
          <w:sz w:val="21"/>
          <w:szCs w:val="21"/>
          <w:lang w:eastAsia="zh-CN"/>
        </w:rPr>
        <w:t xml:space="preserve">In </w:t>
      </w:r>
      <w:r w:rsidR="00F24719">
        <w:rPr>
          <w:rFonts w:ascii="Times" w:eastAsiaTheme="minorEastAsia" w:hAnsi="Times"/>
          <w:sz w:val="21"/>
          <w:szCs w:val="21"/>
          <w:lang w:eastAsia="zh-CN"/>
        </w:rPr>
        <w:t xml:space="preserve">RAN1#120bis meeting, it was agreed that the associated SSB for PDCCH monitoring to obtain an on-demand SIB1 was determined by a 1-bit indication. </w:t>
      </w:r>
      <w:r w:rsidR="006D1AF1">
        <w:rPr>
          <w:rFonts w:ascii="Times" w:eastAsiaTheme="minorEastAsia" w:hAnsi="Times"/>
          <w:sz w:val="21"/>
          <w:szCs w:val="21"/>
          <w:lang w:eastAsia="zh-CN"/>
        </w:rPr>
        <w:t>T</w:t>
      </w:r>
      <w:r w:rsidR="00F24719">
        <w:rPr>
          <w:rFonts w:ascii="Times" w:eastAsiaTheme="minorEastAsia" w:hAnsi="Times"/>
          <w:sz w:val="21"/>
          <w:szCs w:val="21"/>
          <w:lang w:eastAsia="zh-CN"/>
        </w:rPr>
        <w:t xml:space="preserve">here </w:t>
      </w:r>
      <w:r w:rsidR="006D1AF1">
        <w:rPr>
          <w:rFonts w:ascii="Times" w:eastAsiaTheme="minorEastAsia" w:hAnsi="Times"/>
          <w:sz w:val="21"/>
          <w:szCs w:val="21"/>
          <w:lang w:eastAsia="zh-CN"/>
        </w:rPr>
        <w:t xml:space="preserve">is </w:t>
      </w:r>
      <w:r w:rsidR="00F24719">
        <w:rPr>
          <w:rFonts w:ascii="Times" w:eastAsiaTheme="minorEastAsia" w:hAnsi="Times"/>
          <w:sz w:val="21"/>
          <w:szCs w:val="21"/>
          <w:lang w:eastAsia="zh-CN"/>
        </w:rPr>
        <w:t xml:space="preserve">one remaining issue on </w:t>
      </w:r>
      <w:r w:rsidR="00D31E12">
        <w:rPr>
          <w:rFonts w:ascii="Times" w:eastAsiaTheme="minorEastAsia" w:hAnsi="Times"/>
          <w:sz w:val="21"/>
          <w:szCs w:val="21"/>
          <w:lang w:eastAsia="zh-CN"/>
        </w:rPr>
        <w:t>the indication of</w:t>
      </w:r>
      <w:r w:rsidR="00F24719">
        <w:rPr>
          <w:rFonts w:ascii="Times" w:eastAsiaTheme="minorEastAsia" w:hAnsi="Times"/>
          <w:sz w:val="21"/>
          <w:szCs w:val="21"/>
          <w:lang w:eastAsia="zh-CN"/>
        </w:rPr>
        <w:t xml:space="preserve"> additional information</w:t>
      </w:r>
      <w:r w:rsidR="00180934">
        <w:rPr>
          <w:rFonts w:ascii="Times" w:eastAsiaTheme="minorEastAsia" w:hAnsi="Times"/>
          <w:sz w:val="21"/>
          <w:szCs w:val="21"/>
          <w:lang w:eastAsia="zh-CN"/>
        </w:rPr>
        <w:t xml:space="preserve"> on a subset of SSBs</w:t>
      </w:r>
      <w:r w:rsidR="00A54C93">
        <w:rPr>
          <w:rFonts w:ascii="Times" w:eastAsiaTheme="minorEastAsia" w:hAnsi="Times"/>
          <w:sz w:val="21"/>
          <w:szCs w:val="21"/>
          <w:lang w:eastAsia="zh-CN"/>
        </w:rPr>
        <w:t>. To be specific,</w:t>
      </w:r>
      <w:r w:rsidR="00D31E12">
        <w:rPr>
          <w:rFonts w:ascii="Times" w:eastAsiaTheme="minorEastAsia" w:hAnsi="Times"/>
          <w:sz w:val="21"/>
          <w:szCs w:val="21"/>
          <w:lang w:eastAsia="zh-CN"/>
        </w:rPr>
        <w:t xml:space="preserve"> following </w:t>
      </w:r>
      <w:r w:rsidR="00A54C93">
        <w:rPr>
          <w:rFonts w:ascii="Times" w:eastAsiaTheme="minorEastAsia" w:hAnsi="Times"/>
          <w:sz w:val="21"/>
          <w:szCs w:val="21"/>
          <w:lang w:eastAsia="zh-CN"/>
        </w:rPr>
        <w:t xml:space="preserve">three </w:t>
      </w:r>
      <w:r w:rsidR="00594859">
        <w:rPr>
          <w:rFonts w:ascii="Times" w:eastAsiaTheme="minorEastAsia" w:hAnsi="Times"/>
          <w:sz w:val="21"/>
          <w:szCs w:val="21"/>
          <w:lang w:eastAsia="zh-CN"/>
        </w:rPr>
        <w:t>alternative</w:t>
      </w:r>
      <w:r w:rsidR="00D31E12">
        <w:rPr>
          <w:rFonts w:ascii="Times" w:eastAsiaTheme="minorEastAsia" w:hAnsi="Times"/>
          <w:sz w:val="21"/>
          <w:szCs w:val="21"/>
          <w:lang w:eastAsia="zh-CN"/>
        </w:rPr>
        <w:t xml:space="preserve">s were </w:t>
      </w:r>
      <w:r w:rsidR="006D1AF1">
        <w:rPr>
          <w:rFonts w:ascii="Times" w:eastAsiaTheme="minorEastAsia" w:hAnsi="Times"/>
          <w:sz w:val="21"/>
          <w:szCs w:val="21"/>
          <w:lang w:eastAsia="zh-CN"/>
        </w:rPr>
        <w:t>raised for down-selection</w:t>
      </w:r>
      <w:r w:rsidR="00D31E12">
        <w:rPr>
          <w:rFonts w:ascii="Times" w:eastAsiaTheme="minorEastAsia" w:hAnsi="Times"/>
          <w:sz w:val="21"/>
          <w:szCs w:val="21"/>
          <w:lang w:eastAsia="zh-CN"/>
        </w:rPr>
        <w:t>:</w:t>
      </w:r>
    </w:p>
    <w:p w14:paraId="135615B2" w14:textId="77777777" w:rsidR="00D31E12" w:rsidRPr="00900B32" w:rsidRDefault="00594859" w:rsidP="00D31E12">
      <w:pPr>
        <w:pStyle w:val="af5"/>
        <w:numPr>
          <w:ilvl w:val="0"/>
          <w:numId w:val="11"/>
        </w:numPr>
        <w:rPr>
          <w:rFonts w:ascii="Times New Roman" w:eastAsiaTheme="minorEastAsia" w:hAnsi="Times New Roman"/>
          <w:sz w:val="21"/>
          <w:szCs w:val="21"/>
          <w:lang w:val="en-GB" w:eastAsia="zh-CN"/>
        </w:rPr>
      </w:pPr>
      <w:r>
        <w:rPr>
          <w:rFonts w:ascii="Times New Roman" w:eastAsiaTheme="minorEastAsia" w:hAnsi="Times New Roman"/>
          <w:sz w:val="21"/>
          <w:szCs w:val="21"/>
          <w:lang w:eastAsia="zh-CN"/>
        </w:rPr>
        <w:t>Alt.</w:t>
      </w:r>
      <w:r w:rsidR="00D31E12" w:rsidRPr="00900B32">
        <w:rPr>
          <w:rFonts w:ascii="Times New Roman" w:eastAsiaTheme="minorEastAsia" w:hAnsi="Times New Roman"/>
          <w:sz w:val="21"/>
          <w:szCs w:val="21"/>
          <w:lang w:eastAsia="zh-CN"/>
        </w:rPr>
        <w:t xml:space="preserve"> 1: </w:t>
      </w:r>
      <w:r>
        <w:rPr>
          <w:rFonts w:ascii="Times New Roman" w:eastAsiaTheme="minorEastAsia" w:hAnsi="Times New Roman"/>
          <w:sz w:val="21"/>
          <w:szCs w:val="21"/>
          <w:lang w:val="en-GB" w:eastAsia="zh-CN"/>
        </w:rPr>
        <w:t>The information is provided in UL-WUS config</w:t>
      </w:r>
      <w:r w:rsidR="00BF5A04">
        <w:rPr>
          <w:rFonts w:ascii="Times New Roman" w:eastAsiaTheme="minorEastAsia" w:hAnsi="Times New Roman"/>
          <w:sz w:val="21"/>
          <w:szCs w:val="21"/>
          <w:lang w:val="en-GB" w:eastAsia="zh-CN"/>
        </w:rPr>
        <w:t>.</w:t>
      </w:r>
    </w:p>
    <w:p w14:paraId="688B039C" w14:textId="77777777" w:rsidR="00D31E12" w:rsidRDefault="00594859" w:rsidP="00D31E12">
      <w:pPr>
        <w:numPr>
          <w:ilvl w:val="0"/>
          <w:numId w:val="11"/>
        </w:numPr>
        <w:overflowPunct/>
        <w:autoSpaceDE/>
        <w:autoSpaceDN/>
        <w:adjustRightInd/>
        <w:spacing w:after="0" w:line="240" w:lineRule="auto"/>
        <w:textAlignment w:val="auto"/>
        <w:rPr>
          <w:rFonts w:eastAsiaTheme="minorEastAsia"/>
          <w:sz w:val="21"/>
          <w:szCs w:val="21"/>
          <w:lang w:val="en-US" w:eastAsia="zh-CN"/>
        </w:rPr>
      </w:pPr>
      <w:r>
        <w:rPr>
          <w:rFonts w:eastAsiaTheme="minorEastAsia"/>
          <w:sz w:val="21"/>
          <w:szCs w:val="21"/>
          <w:lang w:eastAsia="zh-CN"/>
        </w:rPr>
        <w:t>Alt.</w:t>
      </w:r>
      <w:r w:rsidR="00D31E12">
        <w:rPr>
          <w:rFonts w:eastAsiaTheme="minorEastAsia"/>
          <w:sz w:val="21"/>
          <w:szCs w:val="21"/>
          <w:lang w:val="en-US" w:eastAsia="zh-CN"/>
        </w:rPr>
        <w:t xml:space="preserve"> 2: </w:t>
      </w:r>
      <w:r>
        <w:rPr>
          <w:rFonts w:eastAsiaTheme="minorEastAsia"/>
          <w:sz w:val="21"/>
          <w:szCs w:val="21"/>
          <w:lang w:val="en-US" w:eastAsia="zh-CN"/>
        </w:rPr>
        <w:t>The information is provided in RAR in response to UL-WUS transmission</w:t>
      </w:r>
      <w:r w:rsidR="00BF5A04">
        <w:rPr>
          <w:rFonts w:eastAsiaTheme="minorEastAsia"/>
          <w:sz w:val="21"/>
          <w:szCs w:val="21"/>
          <w:lang w:val="en-US" w:eastAsia="zh-CN"/>
        </w:rPr>
        <w:t>.</w:t>
      </w:r>
    </w:p>
    <w:p w14:paraId="38166F7C" w14:textId="77777777" w:rsidR="00594859" w:rsidRPr="00564216" w:rsidRDefault="00594859" w:rsidP="00D31E12">
      <w:pPr>
        <w:numPr>
          <w:ilvl w:val="0"/>
          <w:numId w:val="11"/>
        </w:numPr>
        <w:overflowPunct/>
        <w:autoSpaceDE/>
        <w:autoSpaceDN/>
        <w:adjustRightInd/>
        <w:spacing w:after="0" w:line="240" w:lineRule="auto"/>
        <w:textAlignment w:val="auto"/>
        <w:rPr>
          <w:rFonts w:eastAsiaTheme="minorEastAsia"/>
          <w:sz w:val="21"/>
          <w:szCs w:val="21"/>
          <w:lang w:val="en-US" w:eastAsia="zh-CN"/>
        </w:rPr>
      </w:pPr>
      <w:r>
        <w:rPr>
          <w:rFonts w:eastAsiaTheme="minorEastAsia"/>
          <w:sz w:val="21"/>
          <w:szCs w:val="21"/>
          <w:lang w:val="en-US" w:eastAsia="zh-CN"/>
        </w:rPr>
        <w:t>Alt. 3: No additional information is provided.</w:t>
      </w:r>
    </w:p>
    <w:p w14:paraId="4FBFAC88" w14:textId="77777777" w:rsidR="001E46D4" w:rsidRDefault="001E46D4">
      <w:pPr>
        <w:overflowPunct/>
        <w:autoSpaceDE/>
        <w:autoSpaceDN/>
        <w:adjustRightInd/>
        <w:spacing w:before="0" w:after="0" w:line="240" w:lineRule="auto"/>
        <w:jc w:val="left"/>
        <w:textAlignment w:val="auto"/>
        <w:rPr>
          <w:rFonts w:ascii="Times" w:eastAsiaTheme="minorEastAsia" w:hAnsi="Times"/>
          <w:sz w:val="21"/>
          <w:szCs w:val="21"/>
          <w:lang w:val="en-US" w:eastAsia="zh-CN"/>
        </w:rPr>
      </w:pPr>
    </w:p>
    <w:p w14:paraId="58817C44" w14:textId="5F7C92E9" w:rsidR="006D1AF1" w:rsidRPr="00DC1353" w:rsidRDefault="00C87A30">
      <w:pPr>
        <w:overflowPunct/>
        <w:autoSpaceDE/>
        <w:autoSpaceDN/>
        <w:adjustRightInd/>
        <w:spacing w:before="0" w:after="0" w:line="240" w:lineRule="auto"/>
        <w:jc w:val="left"/>
        <w:textAlignment w:val="auto"/>
        <w:rPr>
          <w:rFonts w:eastAsia="PMingLiU"/>
          <w:sz w:val="21"/>
          <w:szCs w:val="21"/>
          <w:lang w:val="en-US"/>
        </w:rPr>
      </w:pPr>
      <w:r w:rsidRPr="00C87A30">
        <w:rPr>
          <w:rFonts w:ascii="Times" w:eastAsiaTheme="minorEastAsia" w:hAnsi="Times"/>
          <w:sz w:val="21"/>
          <w:szCs w:val="21"/>
          <w:lang w:val="en-US" w:eastAsia="zh-CN"/>
        </w:rPr>
        <w:t xml:space="preserve">As </w:t>
      </w:r>
      <w:r w:rsidR="00E1159B">
        <w:rPr>
          <w:rFonts w:ascii="Times" w:eastAsiaTheme="minorEastAsia" w:hAnsi="Times"/>
          <w:sz w:val="21"/>
          <w:szCs w:val="21"/>
          <w:lang w:val="en-US" w:eastAsia="zh-CN"/>
        </w:rPr>
        <w:t>aforementioned</w:t>
      </w:r>
      <w:r w:rsidRPr="00C87A30">
        <w:rPr>
          <w:rFonts w:ascii="Times" w:eastAsiaTheme="minorEastAsia" w:hAnsi="Times"/>
          <w:sz w:val="21"/>
          <w:szCs w:val="21"/>
          <w:lang w:val="en-US" w:eastAsia="zh-CN"/>
        </w:rPr>
        <w:t>, we have agreed that if the 1-bit indication indicates TRUE, the UE determines the PDCCH monitoring occasion corresponding to only to the SSB associated with the PRACH for UL-WUS. If the 1-bit indication is not included in UL</w:t>
      </w:r>
      <w:r w:rsidR="00B46DA2">
        <w:rPr>
          <w:rFonts w:ascii="Times" w:eastAsiaTheme="minorEastAsia" w:hAnsi="Times"/>
          <w:sz w:val="21"/>
          <w:szCs w:val="21"/>
          <w:lang w:val="en-US" w:eastAsia="zh-CN"/>
        </w:rPr>
        <w:t>-</w:t>
      </w:r>
      <w:r w:rsidRPr="00C87A30">
        <w:rPr>
          <w:rFonts w:ascii="Times" w:eastAsiaTheme="minorEastAsia" w:hAnsi="Times"/>
          <w:sz w:val="21"/>
          <w:szCs w:val="21"/>
          <w:lang w:val="en-US" w:eastAsia="zh-CN"/>
        </w:rPr>
        <w:t>WUS config</w:t>
      </w:r>
      <w:r w:rsidR="00B46DA2">
        <w:rPr>
          <w:rFonts w:ascii="Times" w:eastAsiaTheme="minorEastAsia" w:hAnsi="Times"/>
          <w:sz w:val="21"/>
          <w:szCs w:val="21"/>
          <w:lang w:val="en-US" w:eastAsia="zh-CN"/>
        </w:rPr>
        <w:t>uration</w:t>
      </w:r>
      <w:r w:rsidRPr="00C87A30">
        <w:rPr>
          <w:rFonts w:ascii="Times" w:eastAsiaTheme="minorEastAsia" w:hAnsi="Times"/>
          <w:sz w:val="21"/>
          <w:szCs w:val="21"/>
          <w:lang w:val="en-US" w:eastAsia="zh-CN"/>
        </w:rPr>
        <w:t xml:space="preserve"> or indicates FALSE, the </w:t>
      </w:r>
      <w:r w:rsidR="00192D4D">
        <w:rPr>
          <w:rFonts w:ascii="Times" w:eastAsiaTheme="minorEastAsia" w:hAnsi="Times"/>
          <w:sz w:val="21"/>
          <w:szCs w:val="21"/>
          <w:lang w:val="en-US" w:eastAsia="zh-CN"/>
        </w:rPr>
        <w:t xml:space="preserve">UE </w:t>
      </w:r>
      <w:r w:rsidRPr="00C87A30">
        <w:rPr>
          <w:rFonts w:ascii="Times" w:eastAsiaTheme="minorEastAsia" w:hAnsi="Times"/>
          <w:sz w:val="21"/>
          <w:szCs w:val="21"/>
          <w:lang w:val="en-US" w:eastAsia="zh-CN"/>
        </w:rPr>
        <w:t xml:space="preserve">determines the PDCCH monitoring </w:t>
      </w:r>
      <w:r w:rsidRPr="00C87A30">
        <w:rPr>
          <w:rFonts w:ascii="Times" w:eastAsiaTheme="minorEastAsia" w:hAnsi="Times"/>
          <w:sz w:val="21"/>
          <w:szCs w:val="21"/>
          <w:lang w:val="en-US" w:eastAsia="zh-CN"/>
        </w:rPr>
        <w:lastRenderedPageBreak/>
        <w:t xml:space="preserve">occasion corresponding to each transmitted SSB indicated by </w:t>
      </w:r>
      <w:r w:rsidRPr="00C87A30">
        <w:rPr>
          <w:rFonts w:eastAsia="PMingLiU"/>
          <w:sz w:val="21"/>
          <w:szCs w:val="21"/>
          <w:lang w:val="en-US"/>
        </w:rPr>
        <w:t xml:space="preserve">SSB-positionInBurst in the UL-WUS configuration. </w:t>
      </w:r>
      <w:r w:rsidR="00EE4EBE" w:rsidRPr="00C87A30">
        <w:rPr>
          <w:rFonts w:ascii="Times" w:eastAsiaTheme="minorEastAsia" w:hAnsi="Times" w:hint="eastAsia"/>
          <w:sz w:val="21"/>
          <w:szCs w:val="21"/>
          <w:lang w:val="en-US" w:eastAsia="zh-CN"/>
        </w:rPr>
        <w:t>I</w:t>
      </w:r>
      <w:r w:rsidR="00EE4EBE" w:rsidRPr="00C87A30">
        <w:rPr>
          <w:rFonts w:ascii="Times" w:eastAsiaTheme="minorEastAsia" w:hAnsi="Times"/>
          <w:sz w:val="21"/>
          <w:szCs w:val="21"/>
          <w:lang w:val="en-US" w:eastAsia="zh-CN"/>
        </w:rPr>
        <w:t xml:space="preserve">f the indication </w:t>
      </w:r>
      <w:r w:rsidRPr="00C87A30">
        <w:rPr>
          <w:rFonts w:ascii="Times" w:eastAsiaTheme="minorEastAsia" w:hAnsi="Times"/>
          <w:sz w:val="21"/>
          <w:szCs w:val="21"/>
          <w:lang w:val="en-US" w:eastAsia="zh-CN"/>
        </w:rPr>
        <w:t>of additional information</w:t>
      </w:r>
      <w:r w:rsidR="00BF5A04">
        <w:rPr>
          <w:rFonts w:ascii="Times" w:eastAsiaTheme="minorEastAsia" w:hAnsi="Times"/>
          <w:sz w:val="21"/>
          <w:szCs w:val="21"/>
          <w:lang w:val="en-US" w:eastAsia="zh-CN"/>
        </w:rPr>
        <w:t xml:space="preserve"> for a subset of SSBs</w:t>
      </w:r>
      <w:r w:rsidRPr="00C87A30">
        <w:rPr>
          <w:rFonts w:ascii="Times" w:eastAsiaTheme="minorEastAsia" w:hAnsi="Times"/>
          <w:sz w:val="21"/>
          <w:szCs w:val="21"/>
          <w:lang w:val="en-US" w:eastAsia="zh-CN"/>
        </w:rPr>
        <w:t xml:space="preserve"> </w:t>
      </w:r>
      <w:r w:rsidR="00EE4EBE" w:rsidRPr="00C87A30">
        <w:rPr>
          <w:rFonts w:ascii="Times" w:eastAsiaTheme="minorEastAsia" w:hAnsi="Times"/>
          <w:sz w:val="21"/>
          <w:szCs w:val="21"/>
          <w:lang w:val="en-US" w:eastAsia="zh-CN"/>
        </w:rPr>
        <w:t xml:space="preserve">is supported, it is against the </w:t>
      </w:r>
      <w:r w:rsidR="00377246">
        <w:rPr>
          <w:rFonts w:ascii="Times" w:eastAsiaTheme="minorEastAsia" w:hAnsi="Times"/>
          <w:sz w:val="21"/>
          <w:szCs w:val="21"/>
          <w:lang w:val="en-US" w:eastAsia="zh-CN"/>
        </w:rPr>
        <w:t>main bullet of previous agreement that UE detects PDCCH scheduling OD-SIB1 on either specific beam associated with UL WUS or all beams</w:t>
      </w:r>
      <w:r w:rsidR="002E105C" w:rsidRPr="00C87A30">
        <w:rPr>
          <w:rFonts w:eastAsia="PMingLiU"/>
          <w:sz w:val="21"/>
          <w:szCs w:val="21"/>
          <w:lang w:val="en-US"/>
        </w:rPr>
        <w:t>. B</w:t>
      </w:r>
      <w:r w:rsidR="002E105C">
        <w:rPr>
          <w:rFonts w:eastAsia="PMingLiU"/>
          <w:sz w:val="21"/>
          <w:szCs w:val="21"/>
          <w:lang w:val="en-US"/>
        </w:rPr>
        <w:t xml:space="preserve">esides, 1-bit indication </w:t>
      </w:r>
      <w:r w:rsidR="00377246">
        <w:rPr>
          <w:rFonts w:eastAsia="PMingLiU"/>
          <w:sz w:val="21"/>
          <w:szCs w:val="21"/>
          <w:lang w:val="en-US"/>
        </w:rPr>
        <w:t>can</w:t>
      </w:r>
      <w:r w:rsidR="00377246" w:rsidRPr="002E105C">
        <w:rPr>
          <w:rFonts w:eastAsia="PMingLiU"/>
          <w:sz w:val="21"/>
          <w:szCs w:val="21"/>
          <w:lang w:val="en-US"/>
        </w:rPr>
        <w:t xml:space="preserve"> </w:t>
      </w:r>
      <w:r w:rsidR="00377246">
        <w:rPr>
          <w:rFonts w:eastAsiaTheme="minorEastAsia"/>
          <w:sz w:val="21"/>
          <w:szCs w:val="21"/>
          <w:lang w:val="en-US" w:eastAsia="zh-CN"/>
        </w:rPr>
        <w:t>used to</w:t>
      </w:r>
      <w:r w:rsidR="002E105C">
        <w:rPr>
          <w:rFonts w:eastAsia="PMingLiU"/>
          <w:sz w:val="21"/>
          <w:szCs w:val="21"/>
          <w:lang w:val="en-US"/>
        </w:rPr>
        <w:t xml:space="preserve"> </w:t>
      </w:r>
      <w:r w:rsidR="00377246">
        <w:rPr>
          <w:rFonts w:eastAsia="PMingLiU"/>
          <w:sz w:val="21"/>
          <w:szCs w:val="21"/>
          <w:lang w:val="en-US"/>
        </w:rPr>
        <w:t xml:space="preserve">balance </w:t>
      </w:r>
      <w:r w:rsidR="002E105C">
        <w:rPr>
          <w:rFonts w:eastAsia="PMingLiU"/>
          <w:sz w:val="21"/>
          <w:szCs w:val="21"/>
          <w:lang w:val="en-US"/>
        </w:rPr>
        <w:t xml:space="preserve">the network energy saving gain and UE power consumption. </w:t>
      </w:r>
      <w:r w:rsidR="00FF0293">
        <w:rPr>
          <w:rFonts w:eastAsia="PMingLiU"/>
          <w:sz w:val="21"/>
          <w:szCs w:val="21"/>
          <w:lang w:val="en-US"/>
        </w:rPr>
        <w:t xml:space="preserve">The </w:t>
      </w:r>
      <w:r w:rsidR="0086735C">
        <w:rPr>
          <w:rFonts w:eastAsia="PMingLiU"/>
          <w:sz w:val="21"/>
          <w:szCs w:val="21"/>
          <w:lang w:val="en-US"/>
        </w:rPr>
        <w:t>motivation</w:t>
      </w:r>
      <w:r w:rsidR="00FF0293">
        <w:rPr>
          <w:rFonts w:eastAsia="PMingLiU"/>
          <w:sz w:val="21"/>
          <w:szCs w:val="21"/>
          <w:lang w:val="en-US"/>
        </w:rPr>
        <w:t xml:space="preserve"> of introducing additional </w:t>
      </w:r>
      <w:r w:rsidR="00377246">
        <w:rPr>
          <w:rFonts w:eastAsia="PMingLiU"/>
          <w:sz w:val="21"/>
          <w:szCs w:val="21"/>
          <w:lang w:val="en-US"/>
        </w:rPr>
        <w:t xml:space="preserve">indication </w:t>
      </w:r>
      <w:r w:rsidR="00FF0293">
        <w:rPr>
          <w:rFonts w:eastAsia="PMingLiU"/>
          <w:sz w:val="21"/>
          <w:szCs w:val="21"/>
          <w:lang w:val="en-US"/>
        </w:rPr>
        <w:t xml:space="preserve">for a finer granularity </w:t>
      </w:r>
      <w:r w:rsidR="00377246">
        <w:rPr>
          <w:rFonts w:eastAsia="PMingLiU"/>
          <w:sz w:val="21"/>
          <w:szCs w:val="21"/>
          <w:lang w:val="en-US"/>
        </w:rPr>
        <w:t xml:space="preserve">for reception </w:t>
      </w:r>
      <w:r w:rsidR="00FF0293">
        <w:rPr>
          <w:rFonts w:eastAsia="PMingLiU"/>
          <w:sz w:val="21"/>
          <w:szCs w:val="21"/>
          <w:lang w:val="en-US"/>
        </w:rPr>
        <w:t>is not clear</w:t>
      </w:r>
      <w:r w:rsidR="006D1AF1">
        <w:rPr>
          <w:rFonts w:eastAsia="PMingLiU"/>
          <w:sz w:val="21"/>
          <w:szCs w:val="21"/>
          <w:lang w:val="en-US"/>
        </w:rPr>
        <w:t>. Furthermore,</w:t>
      </w:r>
      <w:r w:rsidR="0086735C">
        <w:rPr>
          <w:rFonts w:eastAsia="PMingLiU"/>
          <w:sz w:val="21"/>
          <w:szCs w:val="21"/>
          <w:lang w:val="en-US"/>
        </w:rPr>
        <w:t xml:space="preserve"> a</w:t>
      </w:r>
      <w:r w:rsidR="00FF0293">
        <w:rPr>
          <w:rFonts w:eastAsia="PMingLiU"/>
          <w:sz w:val="21"/>
          <w:szCs w:val="21"/>
          <w:lang w:val="en-US"/>
        </w:rPr>
        <w:t xml:space="preserve"> subset of SSBs on transmission </w:t>
      </w:r>
      <w:r w:rsidR="006D1AF1">
        <w:rPr>
          <w:rFonts w:eastAsia="PMingLiU"/>
          <w:sz w:val="21"/>
          <w:szCs w:val="21"/>
          <w:lang w:val="en-US"/>
        </w:rPr>
        <w:t>can be</w:t>
      </w:r>
      <w:r w:rsidR="00FF0293">
        <w:rPr>
          <w:rFonts w:eastAsia="PMingLiU"/>
          <w:sz w:val="21"/>
          <w:szCs w:val="21"/>
          <w:lang w:val="en-US"/>
        </w:rPr>
        <w:t xml:space="preserve"> indicated by </w:t>
      </w:r>
      <w:r w:rsidR="00B46DA2">
        <w:rPr>
          <w:rFonts w:eastAsia="PMingLiU"/>
          <w:sz w:val="21"/>
          <w:szCs w:val="21"/>
          <w:lang w:val="en-US"/>
        </w:rPr>
        <w:t xml:space="preserve">the </w:t>
      </w:r>
      <w:r w:rsidR="00FF0293" w:rsidRPr="002E105C">
        <w:rPr>
          <w:rFonts w:eastAsia="PMingLiU"/>
          <w:sz w:val="21"/>
          <w:szCs w:val="21"/>
          <w:lang w:val="en-US"/>
        </w:rPr>
        <w:t>SSB-positionInBurst</w:t>
      </w:r>
      <w:r w:rsidR="006D1AF1">
        <w:rPr>
          <w:rFonts w:eastAsia="PMingLiU"/>
          <w:sz w:val="21"/>
          <w:szCs w:val="21"/>
          <w:lang w:val="en-US"/>
        </w:rPr>
        <w:t>, which makes it less attractive</w:t>
      </w:r>
      <w:r w:rsidR="00FF0293">
        <w:rPr>
          <w:rFonts w:eastAsia="PMingLiU"/>
          <w:sz w:val="21"/>
          <w:szCs w:val="21"/>
          <w:lang w:val="en-US"/>
        </w:rPr>
        <w:t>.</w:t>
      </w:r>
      <w:r w:rsidR="0026393E">
        <w:rPr>
          <w:rFonts w:eastAsia="PMingLiU"/>
          <w:sz w:val="21"/>
          <w:szCs w:val="21"/>
          <w:lang w:val="en-US"/>
        </w:rPr>
        <w:t xml:space="preserve"> </w:t>
      </w:r>
      <w:r w:rsidR="006D1AF1">
        <w:rPr>
          <w:rFonts w:eastAsia="PMingLiU"/>
          <w:sz w:val="21"/>
          <w:szCs w:val="21"/>
          <w:lang w:val="en-US"/>
        </w:rPr>
        <w:t xml:space="preserve">Indeed, </w:t>
      </w:r>
      <w:r w:rsidR="00FF0293">
        <w:rPr>
          <w:rFonts w:eastAsia="PMingLiU"/>
          <w:sz w:val="21"/>
          <w:szCs w:val="21"/>
          <w:lang w:val="en-US"/>
        </w:rPr>
        <w:t>NES gain mainly comes from gNB has more opportunities to go to sleep mode</w:t>
      </w:r>
      <w:r w:rsidR="00370AB0">
        <w:rPr>
          <w:rFonts w:eastAsia="PMingLiU"/>
          <w:sz w:val="21"/>
          <w:szCs w:val="21"/>
          <w:lang w:val="en-US"/>
        </w:rPr>
        <w:t xml:space="preserve">. </w:t>
      </w:r>
      <w:r w:rsidR="006D1AF1">
        <w:rPr>
          <w:rFonts w:eastAsia="PMingLiU"/>
          <w:sz w:val="21"/>
          <w:szCs w:val="21"/>
          <w:lang w:val="en-US"/>
        </w:rPr>
        <w:t>Semi-statically configur</w:t>
      </w:r>
      <w:r w:rsidR="003D41C2">
        <w:rPr>
          <w:rFonts w:eastAsia="PMingLiU"/>
          <w:sz w:val="21"/>
          <w:szCs w:val="21"/>
          <w:lang w:val="en-US"/>
        </w:rPr>
        <w:t>ing</w:t>
      </w:r>
      <w:r w:rsidR="006D1AF1">
        <w:rPr>
          <w:rFonts w:eastAsia="PMingLiU"/>
          <w:sz w:val="21"/>
          <w:szCs w:val="21"/>
          <w:lang w:val="en-US"/>
        </w:rPr>
        <w:t xml:space="preserve"> SSB used for OD-SIB1 reception is same as SSB burst content configuration. Even if RAR is used to provide relevant information, s</w:t>
      </w:r>
      <w:r w:rsidR="00370AB0">
        <w:rPr>
          <w:rFonts w:eastAsia="PMingLiU"/>
          <w:sz w:val="21"/>
          <w:szCs w:val="21"/>
          <w:lang w:val="en-US"/>
        </w:rPr>
        <w:t>hutting down several beams for on-demand SIB1</w:t>
      </w:r>
      <w:r w:rsidR="006D1AF1">
        <w:rPr>
          <w:rFonts w:eastAsia="PMingLiU"/>
          <w:sz w:val="21"/>
          <w:szCs w:val="21"/>
          <w:lang w:val="en-US"/>
        </w:rPr>
        <w:t xml:space="preserve"> reception</w:t>
      </w:r>
      <w:r w:rsidR="00370AB0">
        <w:rPr>
          <w:rFonts w:eastAsia="PMingLiU"/>
          <w:sz w:val="21"/>
          <w:szCs w:val="21"/>
          <w:lang w:val="en-US"/>
        </w:rPr>
        <w:t xml:space="preserve"> within certain window </w:t>
      </w:r>
      <w:r w:rsidR="006D1AF1">
        <w:rPr>
          <w:rFonts w:eastAsia="PMingLiU"/>
          <w:sz w:val="21"/>
          <w:szCs w:val="21"/>
          <w:lang w:val="en-US"/>
        </w:rPr>
        <w:t>only provides negligible NES gain, let alone it brings significant impact on RAR structure.</w:t>
      </w:r>
    </w:p>
    <w:p w14:paraId="7A89133E" w14:textId="77777777" w:rsidR="006D1AF1" w:rsidRDefault="00D003FB" w:rsidP="00D003FB">
      <w:pPr>
        <w:overflowPunct/>
        <w:autoSpaceDE/>
        <w:autoSpaceDN/>
        <w:adjustRightInd/>
        <w:spacing w:after="0" w:line="240" w:lineRule="auto"/>
        <w:textAlignment w:val="auto"/>
        <w:rPr>
          <w:rFonts w:eastAsia="PMingLiU"/>
          <w:b/>
          <w:bCs/>
          <w:i/>
          <w:iCs/>
          <w:sz w:val="21"/>
          <w:szCs w:val="21"/>
        </w:rPr>
      </w:pPr>
      <w:r w:rsidRPr="00ED042A">
        <w:rPr>
          <w:rFonts w:eastAsia="PMingLiU"/>
          <w:b/>
          <w:bCs/>
          <w:i/>
          <w:iCs/>
          <w:sz w:val="21"/>
          <w:szCs w:val="21"/>
        </w:rPr>
        <w:t xml:space="preserve">Proposal </w:t>
      </w:r>
      <w:r w:rsidR="00370AB0">
        <w:rPr>
          <w:rFonts w:eastAsia="PMingLiU"/>
          <w:b/>
          <w:bCs/>
          <w:i/>
          <w:iCs/>
          <w:sz w:val="21"/>
          <w:szCs w:val="21"/>
        </w:rPr>
        <w:t>1</w:t>
      </w:r>
      <w:r w:rsidRPr="00ED042A">
        <w:rPr>
          <w:rFonts w:eastAsia="PMingLiU"/>
          <w:b/>
          <w:bCs/>
          <w:i/>
          <w:iCs/>
          <w:sz w:val="21"/>
          <w:szCs w:val="21"/>
        </w:rPr>
        <w:t>:</w:t>
      </w:r>
      <w:r w:rsidR="00E21F2F">
        <w:rPr>
          <w:rFonts w:eastAsia="PMingLiU"/>
          <w:b/>
          <w:bCs/>
          <w:i/>
          <w:iCs/>
          <w:sz w:val="21"/>
          <w:szCs w:val="21"/>
        </w:rPr>
        <w:t xml:space="preserve"> </w:t>
      </w:r>
      <w:r w:rsidR="00FB2688">
        <w:rPr>
          <w:rFonts w:eastAsia="PMingLiU"/>
          <w:b/>
          <w:bCs/>
          <w:i/>
          <w:iCs/>
          <w:sz w:val="21"/>
          <w:szCs w:val="21"/>
        </w:rPr>
        <w:t>For</w:t>
      </w:r>
      <w:r w:rsidR="00E21F2F">
        <w:rPr>
          <w:rFonts w:eastAsia="PMingLiU"/>
          <w:b/>
          <w:bCs/>
          <w:i/>
          <w:iCs/>
          <w:sz w:val="21"/>
          <w:szCs w:val="21"/>
        </w:rPr>
        <w:t xml:space="preserve"> associated SSB(s) for on-demand SIB1 transmission,</w:t>
      </w:r>
      <w:r w:rsidR="00370AB0">
        <w:rPr>
          <w:rFonts w:eastAsia="PMingLiU"/>
          <w:b/>
          <w:bCs/>
          <w:i/>
          <w:iCs/>
          <w:sz w:val="21"/>
          <w:szCs w:val="21"/>
        </w:rPr>
        <w:t xml:space="preserve"> </w:t>
      </w:r>
      <w:r w:rsidR="006D1AF1">
        <w:rPr>
          <w:rFonts w:eastAsia="PMingLiU"/>
          <w:b/>
          <w:bCs/>
          <w:i/>
          <w:iCs/>
          <w:sz w:val="21"/>
          <w:szCs w:val="21"/>
        </w:rPr>
        <w:t>Alt.3 is adopted.</w:t>
      </w:r>
    </w:p>
    <w:p w14:paraId="77B429DB" w14:textId="77777777" w:rsidR="006D1AF1" w:rsidRPr="006D1AF1" w:rsidRDefault="006D1AF1" w:rsidP="006D1AF1">
      <w:pPr>
        <w:numPr>
          <w:ilvl w:val="0"/>
          <w:numId w:val="11"/>
        </w:numPr>
        <w:overflowPunct/>
        <w:autoSpaceDE/>
        <w:autoSpaceDN/>
        <w:adjustRightInd/>
        <w:spacing w:after="0" w:line="240" w:lineRule="auto"/>
        <w:textAlignment w:val="auto"/>
        <w:rPr>
          <w:rFonts w:eastAsia="PMingLiU"/>
          <w:b/>
          <w:bCs/>
          <w:i/>
          <w:iCs/>
          <w:sz w:val="21"/>
          <w:szCs w:val="21"/>
        </w:rPr>
      </w:pPr>
      <w:r w:rsidRPr="006D1AF1">
        <w:rPr>
          <w:rFonts w:eastAsia="PMingLiU"/>
          <w:b/>
          <w:bCs/>
          <w:i/>
          <w:iCs/>
          <w:sz w:val="21"/>
          <w:szCs w:val="21"/>
        </w:rPr>
        <w:t>Alt. 3: No additional information is provided.</w:t>
      </w:r>
    </w:p>
    <w:p w14:paraId="5BF03B35" w14:textId="77777777" w:rsidR="00D54EAA" w:rsidRPr="00EF7EB1" w:rsidRDefault="00D54EAA">
      <w:pPr>
        <w:overflowPunct/>
        <w:autoSpaceDE/>
        <w:autoSpaceDN/>
        <w:adjustRightInd/>
        <w:spacing w:before="0" w:after="0" w:line="240" w:lineRule="auto"/>
        <w:jc w:val="left"/>
        <w:textAlignment w:val="auto"/>
        <w:rPr>
          <w:rFonts w:ascii="Times" w:eastAsiaTheme="minorEastAsia" w:hAnsi="Times"/>
          <w:sz w:val="21"/>
          <w:szCs w:val="21"/>
          <w:lang w:eastAsia="zh-CN"/>
        </w:rPr>
      </w:pPr>
    </w:p>
    <w:p w14:paraId="2A1C5299" w14:textId="77777777" w:rsidR="00370AB0" w:rsidRDefault="00370AB0" w:rsidP="00370AB0">
      <w:pPr>
        <w:overflowPunct/>
        <w:autoSpaceDE/>
        <w:autoSpaceDN/>
        <w:adjustRightInd/>
        <w:spacing w:before="0" w:after="0" w:line="240" w:lineRule="auto"/>
        <w:jc w:val="left"/>
        <w:textAlignment w:val="auto"/>
        <w:rPr>
          <w:rFonts w:eastAsiaTheme="minorEastAsia"/>
          <w:b/>
          <w:bCs/>
          <w:sz w:val="21"/>
          <w:szCs w:val="21"/>
          <w:u w:val="single"/>
          <w:lang w:val="en-US" w:eastAsia="zh-CN"/>
        </w:rPr>
      </w:pPr>
      <w:r>
        <w:rPr>
          <w:rFonts w:eastAsiaTheme="minorEastAsia"/>
          <w:b/>
          <w:bCs/>
          <w:sz w:val="21"/>
          <w:szCs w:val="21"/>
          <w:u w:val="single"/>
          <w:lang w:val="en-US" w:eastAsia="zh-CN"/>
        </w:rPr>
        <w:t>Contents of RAR for UL WUS</w:t>
      </w:r>
    </w:p>
    <w:p w14:paraId="1B99721B" w14:textId="77777777" w:rsidR="00370AB0" w:rsidRPr="00BB677A" w:rsidRDefault="00370AB0" w:rsidP="00370AB0">
      <w:pPr>
        <w:overflowPunct/>
        <w:autoSpaceDE/>
        <w:autoSpaceDN/>
        <w:adjustRightInd/>
        <w:spacing w:before="0" w:after="0" w:line="240" w:lineRule="auto"/>
        <w:jc w:val="left"/>
        <w:textAlignment w:val="auto"/>
        <w:rPr>
          <w:rFonts w:ascii="Times" w:eastAsiaTheme="minorEastAsia" w:hAnsi="Times"/>
          <w:sz w:val="21"/>
          <w:szCs w:val="21"/>
          <w:lang w:eastAsia="zh-CN"/>
        </w:rPr>
      </w:pPr>
      <w:r>
        <w:rPr>
          <w:rFonts w:eastAsiaTheme="minorEastAsia"/>
          <w:b/>
          <w:bCs/>
          <w:sz w:val="21"/>
          <w:szCs w:val="21"/>
          <w:u w:val="single"/>
          <w:lang w:val="en-US" w:eastAsia="zh-CN"/>
        </w:rPr>
        <w:t xml:space="preserve"> </w:t>
      </w:r>
    </w:p>
    <w:p w14:paraId="68BB23F6" w14:textId="77777777" w:rsidR="00370AB0" w:rsidRDefault="007C376B">
      <w:pPr>
        <w:overflowPunct/>
        <w:autoSpaceDE/>
        <w:autoSpaceDN/>
        <w:adjustRightInd/>
        <w:spacing w:before="0" w:after="0" w:line="240" w:lineRule="auto"/>
        <w:jc w:val="left"/>
        <w:textAlignment w:val="auto"/>
        <w:rPr>
          <w:rFonts w:ascii="Times" w:eastAsiaTheme="minorEastAsia" w:hAnsi="Times"/>
          <w:sz w:val="21"/>
          <w:szCs w:val="21"/>
          <w:lang w:eastAsia="zh-CN"/>
        </w:rPr>
      </w:pPr>
      <w:r>
        <w:rPr>
          <w:rFonts w:ascii="Times" w:eastAsiaTheme="minorEastAsia" w:hAnsi="Times" w:hint="eastAsia"/>
          <w:sz w:val="21"/>
          <w:szCs w:val="21"/>
          <w:lang w:eastAsia="zh-CN"/>
        </w:rPr>
        <w:t>I</w:t>
      </w:r>
      <w:r>
        <w:rPr>
          <w:rFonts w:ascii="Times" w:eastAsiaTheme="minorEastAsia" w:hAnsi="Times"/>
          <w:sz w:val="21"/>
          <w:szCs w:val="21"/>
          <w:lang w:eastAsia="zh-CN"/>
        </w:rPr>
        <w:t>n RAN1#118 meeting [2], the RAR in response to the UL-WUS for on-demand SIB1</w:t>
      </w:r>
      <w:r w:rsidR="006D1AF1">
        <w:rPr>
          <w:rFonts w:ascii="Times" w:eastAsiaTheme="minorEastAsia" w:hAnsi="Times"/>
          <w:sz w:val="21"/>
          <w:szCs w:val="21"/>
          <w:lang w:eastAsia="zh-CN"/>
        </w:rPr>
        <w:t xml:space="preserve"> was discussed with the following agreement</w:t>
      </w:r>
      <w:r>
        <w:rPr>
          <w:rFonts w:ascii="Times" w:eastAsiaTheme="minorEastAsia" w:hAnsi="Times"/>
          <w:sz w:val="21"/>
          <w:szCs w:val="21"/>
          <w:lang w:eastAsia="zh-CN"/>
        </w:rPr>
        <w:t xml:space="preserve">. </w:t>
      </w:r>
    </w:p>
    <w:tbl>
      <w:tblPr>
        <w:tblStyle w:val="af"/>
        <w:tblW w:w="0" w:type="auto"/>
        <w:tblLook w:val="04A0" w:firstRow="1" w:lastRow="0" w:firstColumn="1" w:lastColumn="0" w:noHBand="0" w:noVBand="1"/>
      </w:tblPr>
      <w:tblGrid>
        <w:gridCol w:w="9962"/>
      </w:tblGrid>
      <w:tr w:rsidR="007C376B" w14:paraId="2316D3C8" w14:textId="77777777" w:rsidTr="007C376B">
        <w:tc>
          <w:tcPr>
            <w:tcW w:w="9962" w:type="dxa"/>
          </w:tcPr>
          <w:p w14:paraId="6E5F905F" w14:textId="77777777" w:rsidR="007C376B" w:rsidRPr="005F6BA6" w:rsidRDefault="007C376B" w:rsidP="00DC1353">
            <w:pPr>
              <w:overflowPunct/>
              <w:autoSpaceDE/>
              <w:autoSpaceDN/>
              <w:adjustRightInd/>
              <w:spacing w:before="0" w:after="160" w:line="278" w:lineRule="auto"/>
              <w:jc w:val="left"/>
              <w:textAlignment w:val="auto"/>
              <w:rPr>
                <w:rFonts w:eastAsia="Batang"/>
                <w:b/>
                <w:bCs/>
                <w:sz w:val="21"/>
                <w:szCs w:val="21"/>
                <w:lang w:eastAsia="en-US"/>
              </w:rPr>
            </w:pPr>
            <w:r w:rsidRPr="005F6BA6">
              <w:rPr>
                <w:rFonts w:eastAsia="Batang"/>
                <w:b/>
                <w:bCs/>
                <w:sz w:val="21"/>
                <w:szCs w:val="21"/>
                <w:highlight w:val="green"/>
                <w:lang w:eastAsia="en-US"/>
              </w:rPr>
              <w:t>Agreement</w:t>
            </w:r>
          </w:p>
          <w:p w14:paraId="63327DF4" w14:textId="77777777" w:rsidR="007C376B" w:rsidRPr="007C376B" w:rsidRDefault="007C376B" w:rsidP="00DC1353">
            <w:pPr>
              <w:overflowPunct/>
              <w:autoSpaceDE/>
              <w:autoSpaceDN/>
              <w:adjustRightInd/>
              <w:spacing w:before="0" w:after="160" w:line="278" w:lineRule="auto"/>
              <w:jc w:val="left"/>
              <w:textAlignment w:val="auto"/>
              <w:rPr>
                <w:rFonts w:eastAsia="PMingLiU"/>
                <w:szCs w:val="24"/>
              </w:rPr>
            </w:pPr>
            <w:r w:rsidRPr="005F6BA6">
              <w:rPr>
                <w:rFonts w:eastAsia="Batang"/>
                <w:sz w:val="21"/>
                <w:szCs w:val="21"/>
                <w:lang w:eastAsia="zh-CN"/>
              </w:rPr>
              <w:t>RAN1 assumes the UE is expected to receive the RAR responding to the preamble transmission for Msg1-based on-demand SIB1 procedure, as the baseline.</w:t>
            </w:r>
          </w:p>
        </w:tc>
      </w:tr>
    </w:tbl>
    <w:p w14:paraId="3DC766D7" w14:textId="77777777" w:rsidR="007C376B" w:rsidRDefault="007C376B">
      <w:pPr>
        <w:overflowPunct/>
        <w:autoSpaceDE/>
        <w:autoSpaceDN/>
        <w:adjustRightInd/>
        <w:spacing w:before="0" w:after="0" w:line="240" w:lineRule="auto"/>
        <w:jc w:val="left"/>
        <w:textAlignment w:val="auto"/>
        <w:rPr>
          <w:rFonts w:ascii="Times" w:eastAsiaTheme="minorEastAsia" w:hAnsi="Times"/>
          <w:sz w:val="21"/>
          <w:szCs w:val="21"/>
          <w:lang w:eastAsia="zh-CN"/>
        </w:rPr>
      </w:pPr>
    </w:p>
    <w:p w14:paraId="25C10F03" w14:textId="77777777" w:rsidR="007C376B" w:rsidRDefault="007C376B">
      <w:pPr>
        <w:overflowPunct/>
        <w:autoSpaceDE/>
        <w:autoSpaceDN/>
        <w:adjustRightInd/>
        <w:spacing w:before="0" w:after="0" w:line="240" w:lineRule="auto"/>
        <w:jc w:val="left"/>
        <w:textAlignment w:val="auto"/>
        <w:rPr>
          <w:rFonts w:ascii="Times" w:eastAsiaTheme="minorEastAsia" w:hAnsi="Times"/>
          <w:sz w:val="21"/>
          <w:szCs w:val="21"/>
          <w:lang w:eastAsia="zh-CN"/>
        </w:rPr>
      </w:pPr>
      <w:r>
        <w:rPr>
          <w:rFonts w:ascii="Times" w:eastAsiaTheme="minorEastAsia" w:hAnsi="Times" w:hint="eastAsia"/>
          <w:sz w:val="21"/>
          <w:szCs w:val="21"/>
          <w:lang w:eastAsia="zh-CN"/>
        </w:rPr>
        <w:t>I</w:t>
      </w:r>
      <w:r>
        <w:rPr>
          <w:rFonts w:ascii="Times" w:eastAsiaTheme="minorEastAsia" w:hAnsi="Times"/>
          <w:sz w:val="21"/>
          <w:szCs w:val="21"/>
          <w:lang w:eastAsia="zh-CN"/>
        </w:rPr>
        <w:t>n RAN1#118bis meeting [3] and in RAN1#119 meeting</w:t>
      </w:r>
      <w:r w:rsidR="00937FF4">
        <w:rPr>
          <w:rFonts w:ascii="Times" w:eastAsiaTheme="minorEastAsia" w:hAnsi="Times"/>
          <w:sz w:val="21"/>
          <w:szCs w:val="21"/>
          <w:lang w:eastAsia="zh-CN"/>
        </w:rPr>
        <w:t xml:space="preserve"> [4]</w:t>
      </w:r>
      <w:r>
        <w:rPr>
          <w:rFonts w:ascii="Times" w:eastAsiaTheme="minorEastAsia" w:hAnsi="Times"/>
          <w:sz w:val="21"/>
          <w:szCs w:val="21"/>
          <w:lang w:eastAsia="zh-CN"/>
        </w:rPr>
        <w:t xml:space="preserve">, RAN1 further discussed the contents of RAR. Basically, legacy RAR for OSI could be a </w:t>
      </w:r>
      <w:r w:rsidR="00E85AE4">
        <w:rPr>
          <w:rFonts w:ascii="Times" w:eastAsiaTheme="minorEastAsia" w:hAnsi="Times"/>
          <w:sz w:val="21"/>
          <w:szCs w:val="21"/>
          <w:lang w:eastAsia="zh-CN"/>
        </w:rPr>
        <w:t>reference as shown in following agreements:</w:t>
      </w:r>
    </w:p>
    <w:tbl>
      <w:tblPr>
        <w:tblStyle w:val="af"/>
        <w:tblW w:w="0" w:type="auto"/>
        <w:tblLook w:val="04A0" w:firstRow="1" w:lastRow="0" w:firstColumn="1" w:lastColumn="0" w:noHBand="0" w:noVBand="1"/>
      </w:tblPr>
      <w:tblGrid>
        <w:gridCol w:w="9962"/>
      </w:tblGrid>
      <w:tr w:rsidR="00E85AE4" w14:paraId="51179914" w14:textId="77777777" w:rsidTr="00E85AE4">
        <w:tc>
          <w:tcPr>
            <w:tcW w:w="9962" w:type="dxa"/>
          </w:tcPr>
          <w:p w14:paraId="7A69B5CF" w14:textId="77777777" w:rsidR="00E85AE4" w:rsidRPr="005F6BA6" w:rsidRDefault="00E85AE4" w:rsidP="00DC1353">
            <w:pPr>
              <w:overflowPunct/>
              <w:autoSpaceDE/>
              <w:autoSpaceDN/>
              <w:adjustRightInd/>
              <w:spacing w:before="0" w:after="160" w:line="278" w:lineRule="auto"/>
              <w:jc w:val="left"/>
              <w:textAlignment w:val="auto"/>
              <w:rPr>
                <w:rFonts w:ascii="Times" w:eastAsia="Batang" w:hAnsi="Times"/>
                <w:b/>
                <w:bCs/>
                <w:sz w:val="21"/>
                <w:szCs w:val="21"/>
                <w:lang w:eastAsia="zh-CN"/>
              </w:rPr>
            </w:pPr>
            <w:bookmarkStart w:id="5" w:name="OLE_LINK91"/>
            <w:r w:rsidRPr="005F6BA6">
              <w:rPr>
                <w:rFonts w:ascii="Times" w:eastAsia="Batang" w:hAnsi="Times"/>
                <w:b/>
                <w:bCs/>
                <w:sz w:val="21"/>
                <w:szCs w:val="21"/>
                <w:highlight w:val="green"/>
                <w:lang w:eastAsia="zh-CN"/>
              </w:rPr>
              <w:t>Agreement</w:t>
            </w:r>
          </w:p>
          <w:bookmarkEnd w:id="5"/>
          <w:p w14:paraId="4470D098" w14:textId="77777777" w:rsidR="00E85AE4" w:rsidRPr="005F6BA6" w:rsidRDefault="00E85AE4" w:rsidP="00DC1353">
            <w:pPr>
              <w:overflowPunct/>
              <w:autoSpaceDE/>
              <w:autoSpaceDN/>
              <w:adjustRightInd/>
              <w:spacing w:before="0" w:after="160" w:line="278" w:lineRule="auto"/>
              <w:jc w:val="left"/>
              <w:textAlignment w:val="auto"/>
              <w:rPr>
                <w:rFonts w:ascii="Times" w:eastAsiaTheme="minorEastAsia" w:hAnsi="Times"/>
                <w:bCs/>
                <w:sz w:val="21"/>
                <w:szCs w:val="21"/>
                <w:lang w:val="en-US" w:eastAsia="zh-CN"/>
              </w:rPr>
            </w:pPr>
            <w:r w:rsidRPr="005F6BA6">
              <w:rPr>
                <w:rFonts w:ascii="Times" w:eastAsia="PMingLiU" w:hAnsi="Times"/>
                <w:bCs/>
                <w:sz w:val="21"/>
                <w:szCs w:val="21"/>
              </w:rPr>
              <w:t xml:space="preserve">RAN1 to discuss the </w:t>
            </w:r>
            <w:bookmarkStart w:id="6" w:name="OLE_LINK261"/>
            <w:r w:rsidRPr="005F6BA6">
              <w:rPr>
                <w:rFonts w:ascii="Times" w:eastAsia="PMingLiU" w:hAnsi="Times"/>
                <w:bCs/>
                <w:sz w:val="21"/>
                <w:szCs w:val="21"/>
              </w:rPr>
              <w:t>contents of RAR in response to UL WUS</w:t>
            </w:r>
            <w:bookmarkEnd w:id="6"/>
            <w:r w:rsidRPr="005F6BA6">
              <w:rPr>
                <w:rFonts w:ascii="Times" w:eastAsia="宋体" w:hAnsi="Times"/>
                <w:bCs/>
                <w:sz w:val="21"/>
                <w:szCs w:val="21"/>
                <w:lang w:eastAsia="zh-CN"/>
              </w:rPr>
              <w:t xml:space="preserve"> using </w:t>
            </w:r>
            <w:r w:rsidRPr="005F6BA6">
              <w:rPr>
                <w:rFonts w:ascii="Times" w:eastAsia="PMingLiU" w:hAnsi="Times"/>
                <w:bCs/>
                <w:sz w:val="21"/>
                <w:szCs w:val="21"/>
              </w:rPr>
              <w:t>t</w:t>
            </w:r>
            <w:r w:rsidRPr="005F6BA6">
              <w:rPr>
                <w:rFonts w:ascii="Times" w:eastAsia="PMingLiU" w:hAnsi="Times"/>
                <w:bCs/>
                <w:sz w:val="21"/>
                <w:szCs w:val="21"/>
                <w:lang w:val="en-US"/>
              </w:rPr>
              <w:t xml:space="preserve">he legacy RAR for OSI as a </w:t>
            </w:r>
            <w:r w:rsidRPr="005F6BA6">
              <w:rPr>
                <w:rFonts w:ascii="Times" w:eastAsia="PMingLiU" w:hAnsi="Times"/>
                <w:bCs/>
                <w:sz w:val="21"/>
                <w:szCs w:val="21"/>
              </w:rPr>
              <w:t>starting point</w:t>
            </w:r>
            <w:r w:rsidRPr="005F6BA6">
              <w:rPr>
                <w:rFonts w:ascii="Times" w:eastAsiaTheme="minorEastAsia" w:hAnsi="Times" w:hint="eastAsia"/>
                <w:bCs/>
                <w:sz w:val="21"/>
                <w:szCs w:val="21"/>
                <w:lang w:eastAsia="zh-CN"/>
              </w:rPr>
              <w:t>.</w:t>
            </w:r>
          </w:p>
          <w:p w14:paraId="36FF1D94" w14:textId="77777777" w:rsidR="00E85AE4" w:rsidRPr="005F6BA6" w:rsidRDefault="00E85AE4" w:rsidP="00DC1353">
            <w:pPr>
              <w:overflowPunct/>
              <w:autoSpaceDE/>
              <w:autoSpaceDN/>
              <w:adjustRightInd/>
              <w:spacing w:before="0" w:after="160" w:line="278" w:lineRule="auto"/>
              <w:jc w:val="left"/>
              <w:textAlignment w:val="auto"/>
              <w:rPr>
                <w:rFonts w:ascii="Times" w:eastAsia="Batang" w:hAnsi="Times"/>
                <w:b/>
                <w:bCs/>
                <w:sz w:val="21"/>
                <w:szCs w:val="21"/>
                <w:lang w:val="en-US" w:eastAsia="zh-CN"/>
              </w:rPr>
            </w:pPr>
            <w:bookmarkStart w:id="7" w:name="OLE_LINK322"/>
            <w:r w:rsidRPr="005F6BA6">
              <w:rPr>
                <w:rFonts w:ascii="Times" w:eastAsia="Batang" w:hAnsi="Times"/>
                <w:b/>
                <w:bCs/>
                <w:sz w:val="21"/>
                <w:szCs w:val="21"/>
                <w:highlight w:val="green"/>
                <w:lang w:val="en-US" w:eastAsia="zh-CN"/>
              </w:rPr>
              <w:t>Agreement</w:t>
            </w:r>
          </w:p>
          <w:p w14:paraId="741E7FBE" w14:textId="77777777" w:rsidR="00E85AE4" w:rsidRPr="00E85AE4" w:rsidRDefault="00E85AE4" w:rsidP="00DC1353">
            <w:pPr>
              <w:overflowPunct/>
              <w:autoSpaceDE/>
              <w:autoSpaceDN/>
              <w:adjustRightInd/>
              <w:spacing w:before="0" w:after="160" w:line="278" w:lineRule="auto"/>
              <w:jc w:val="left"/>
              <w:textAlignment w:val="auto"/>
              <w:rPr>
                <w:rFonts w:ascii="Times" w:eastAsiaTheme="minorEastAsia" w:hAnsi="Times"/>
                <w:szCs w:val="24"/>
                <w:lang w:eastAsia="zh-CN"/>
              </w:rPr>
            </w:pPr>
            <w:r w:rsidRPr="005F6BA6">
              <w:rPr>
                <w:rFonts w:ascii="Times" w:eastAsia="Batang" w:hAnsi="Times"/>
                <w:sz w:val="21"/>
                <w:szCs w:val="21"/>
                <w:lang w:eastAsia="zh-CN"/>
              </w:rPr>
              <w:t xml:space="preserve">At least the </w:t>
            </w:r>
            <w:bookmarkStart w:id="8" w:name="OLE_LINK13"/>
            <w:r w:rsidRPr="005F6BA6">
              <w:rPr>
                <w:rFonts w:ascii="Times" w:eastAsia="Batang" w:hAnsi="Times"/>
                <w:sz w:val="21"/>
                <w:szCs w:val="21"/>
                <w:lang w:eastAsia="zh-CN"/>
              </w:rPr>
              <w:t>contents of RAR in response to SI request</w:t>
            </w:r>
            <w:bookmarkEnd w:id="8"/>
            <w:r w:rsidRPr="005F6BA6">
              <w:rPr>
                <w:rFonts w:ascii="Times" w:eastAsia="Batang" w:hAnsi="Times"/>
                <w:sz w:val="21"/>
                <w:szCs w:val="21"/>
                <w:lang w:eastAsia="zh-CN"/>
              </w:rPr>
              <w:t xml:space="preserve"> are included in </w:t>
            </w:r>
            <w:bookmarkStart w:id="9" w:name="OLE_LINK14"/>
            <w:r w:rsidRPr="005F6BA6">
              <w:rPr>
                <w:rFonts w:ascii="Times" w:eastAsia="Batang" w:hAnsi="Times"/>
                <w:sz w:val="21"/>
                <w:szCs w:val="21"/>
                <w:lang w:eastAsia="zh-CN"/>
              </w:rPr>
              <w:t>RAR in response to UL WUS</w:t>
            </w:r>
            <w:bookmarkEnd w:id="7"/>
            <w:bookmarkEnd w:id="9"/>
            <w:r w:rsidRPr="005F6BA6">
              <w:rPr>
                <w:rFonts w:ascii="Times" w:eastAsiaTheme="minorEastAsia" w:hAnsi="Times" w:hint="eastAsia"/>
                <w:sz w:val="21"/>
                <w:szCs w:val="21"/>
                <w:lang w:eastAsia="zh-CN"/>
              </w:rPr>
              <w:t>.</w:t>
            </w:r>
          </w:p>
        </w:tc>
      </w:tr>
    </w:tbl>
    <w:p w14:paraId="11587440" w14:textId="77777777" w:rsidR="006D1AF1" w:rsidRDefault="006D1AF1">
      <w:pPr>
        <w:overflowPunct/>
        <w:autoSpaceDE/>
        <w:autoSpaceDN/>
        <w:adjustRightInd/>
        <w:spacing w:before="0" w:after="0" w:line="240" w:lineRule="auto"/>
        <w:jc w:val="left"/>
        <w:textAlignment w:val="auto"/>
        <w:rPr>
          <w:rFonts w:ascii="Times" w:eastAsiaTheme="minorEastAsia" w:hAnsi="Times"/>
          <w:sz w:val="21"/>
          <w:szCs w:val="21"/>
          <w:lang w:eastAsia="zh-CN"/>
        </w:rPr>
      </w:pPr>
    </w:p>
    <w:p w14:paraId="097088E1" w14:textId="53AEBED6" w:rsidR="00DB7EE5" w:rsidRDefault="001A61B8">
      <w:pPr>
        <w:overflowPunct/>
        <w:autoSpaceDE/>
        <w:autoSpaceDN/>
        <w:adjustRightInd/>
        <w:spacing w:before="0" w:after="0" w:line="240" w:lineRule="auto"/>
        <w:jc w:val="left"/>
        <w:textAlignment w:val="auto"/>
        <w:rPr>
          <w:rFonts w:ascii="Times" w:eastAsiaTheme="minorEastAsia" w:hAnsi="Times"/>
          <w:sz w:val="21"/>
          <w:szCs w:val="21"/>
          <w:lang w:eastAsia="zh-CN"/>
        </w:rPr>
      </w:pPr>
      <w:r>
        <w:rPr>
          <w:rFonts w:ascii="Times" w:eastAsiaTheme="minorEastAsia" w:hAnsi="Times" w:hint="eastAsia"/>
          <w:sz w:val="21"/>
          <w:szCs w:val="21"/>
          <w:lang w:eastAsia="zh-CN"/>
        </w:rPr>
        <w:t>From</w:t>
      </w:r>
      <w:r>
        <w:rPr>
          <w:rFonts w:ascii="Times" w:eastAsiaTheme="minorEastAsia" w:hAnsi="Times"/>
          <w:sz w:val="21"/>
          <w:szCs w:val="21"/>
          <w:lang w:eastAsia="zh-CN"/>
        </w:rPr>
        <w:t xml:space="preserve"> </w:t>
      </w:r>
      <w:r>
        <w:rPr>
          <w:rFonts w:ascii="Times" w:eastAsiaTheme="minorEastAsia" w:hAnsi="Times" w:hint="eastAsia"/>
          <w:sz w:val="21"/>
          <w:szCs w:val="21"/>
          <w:lang w:eastAsia="zh-CN"/>
        </w:rPr>
        <w:t>our</w:t>
      </w:r>
      <w:r>
        <w:rPr>
          <w:rFonts w:ascii="Times" w:eastAsiaTheme="minorEastAsia" w:hAnsi="Times"/>
          <w:sz w:val="21"/>
          <w:szCs w:val="21"/>
          <w:lang w:eastAsia="zh-CN"/>
        </w:rPr>
        <w:t xml:space="preserve"> understanding, current mechanism can be </w:t>
      </w:r>
      <w:r w:rsidR="006D1AF1">
        <w:rPr>
          <w:rFonts w:ascii="Times" w:eastAsiaTheme="minorEastAsia" w:hAnsi="Times"/>
          <w:sz w:val="21"/>
          <w:szCs w:val="21"/>
          <w:lang w:eastAsia="zh-CN"/>
        </w:rPr>
        <w:t xml:space="preserve">fully </w:t>
      </w:r>
      <w:r>
        <w:rPr>
          <w:rFonts w:ascii="Times" w:eastAsiaTheme="minorEastAsia" w:hAnsi="Times"/>
          <w:sz w:val="21"/>
          <w:szCs w:val="21"/>
          <w:lang w:eastAsia="zh-CN"/>
        </w:rPr>
        <w:t xml:space="preserve">reused, i.e., only </w:t>
      </w:r>
      <w:r w:rsidR="006D1AF1">
        <w:rPr>
          <w:rFonts w:ascii="Times" w:eastAsiaTheme="minorEastAsia" w:hAnsi="Times" w:hint="eastAsia"/>
          <w:sz w:val="21"/>
          <w:szCs w:val="21"/>
          <w:lang w:eastAsia="zh-CN"/>
        </w:rPr>
        <w:t>the</w:t>
      </w:r>
      <w:r w:rsidR="006D1AF1">
        <w:rPr>
          <w:rFonts w:ascii="Times" w:eastAsiaTheme="minorEastAsia" w:hAnsi="Times"/>
          <w:sz w:val="21"/>
          <w:szCs w:val="21"/>
          <w:lang w:eastAsia="zh-CN"/>
        </w:rPr>
        <w:t xml:space="preserve"> </w:t>
      </w:r>
      <w:r>
        <w:rPr>
          <w:rFonts w:ascii="Times" w:eastAsiaTheme="minorEastAsia" w:hAnsi="Times"/>
          <w:sz w:val="21"/>
          <w:szCs w:val="21"/>
          <w:lang w:eastAsia="zh-CN"/>
        </w:rPr>
        <w:t xml:space="preserve">contents </w:t>
      </w:r>
      <w:r w:rsidR="006D1AF1">
        <w:rPr>
          <w:rFonts w:ascii="Times" w:eastAsiaTheme="minorEastAsia" w:hAnsi="Times"/>
          <w:sz w:val="21"/>
          <w:szCs w:val="21"/>
          <w:lang w:eastAsia="zh-CN"/>
        </w:rPr>
        <w:t xml:space="preserve">of RAR </w:t>
      </w:r>
      <w:r>
        <w:rPr>
          <w:rFonts w:ascii="Times" w:eastAsiaTheme="minorEastAsia" w:hAnsi="Times"/>
          <w:sz w:val="21"/>
          <w:szCs w:val="21"/>
          <w:lang w:eastAsia="zh-CN"/>
        </w:rPr>
        <w:t xml:space="preserve">in response to </w:t>
      </w:r>
      <w:r w:rsidR="006D1AF1">
        <w:rPr>
          <w:rFonts w:ascii="Times" w:eastAsiaTheme="minorEastAsia" w:hAnsi="Times"/>
          <w:sz w:val="21"/>
          <w:szCs w:val="21"/>
          <w:lang w:eastAsia="zh-CN"/>
        </w:rPr>
        <w:t xml:space="preserve">SI request are included in RAR in response to </w:t>
      </w:r>
      <w:r>
        <w:rPr>
          <w:rFonts w:ascii="Times" w:eastAsiaTheme="minorEastAsia" w:hAnsi="Times"/>
          <w:sz w:val="21"/>
          <w:szCs w:val="21"/>
          <w:lang w:eastAsia="zh-CN"/>
        </w:rPr>
        <w:t>UL</w:t>
      </w:r>
      <w:r w:rsidR="00C74323">
        <w:rPr>
          <w:rFonts w:ascii="Times" w:eastAsiaTheme="minorEastAsia" w:hAnsi="Times"/>
          <w:sz w:val="21"/>
          <w:szCs w:val="21"/>
          <w:lang w:eastAsia="zh-CN"/>
        </w:rPr>
        <w:t>-</w:t>
      </w:r>
      <w:r>
        <w:rPr>
          <w:rFonts w:ascii="Times" w:eastAsiaTheme="minorEastAsia" w:hAnsi="Times"/>
          <w:sz w:val="21"/>
          <w:szCs w:val="21"/>
          <w:lang w:eastAsia="zh-CN"/>
        </w:rPr>
        <w:t>WUS</w:t>
      </w:r>
      <w:r w:rsidR="007D0620">
        <w:rPr>
          <w:rFonts w:ascii="Times" w:eastAsiaTheme="minorEastAsia" w:hAnsi="Times"/>
          <w:sz w:val="21"/>
          <w:szCs w:val="21"/>
          <w:lang w:eastAsia="zh-CN"/>
        </w:rPr>
        <w:t>, as shown in</w:t>
      </w:r>
      <w:r w:rsidR="00440E54">
        <w:rPr>
          <w:rFonts w:ascii="Times" w:eastAsiaTheme="minorEastAsia" w:hAnsi="Times"/>
          <w:sz w:val="21"/>
          <w:szCs w:val="21"/>
          <w:lang w:eastAsia="zh-CN"/>
        </w:rPr>
        <w:t xml:space="preserve"> </w:t>
      </w:r>
      <w:r w:rsidR="00440E54" w:rsidRPr="00440E54">
        <w:rPr>
          <w:rFonts w:ascii="Times" w:eastAsiaTheme="minorEastAsia" w:hAnsi="Times"/>
          <w:sz w:val="21"/>
          <w:szCs w:val="21"/>
          <w:lang w:eastAsia="zh-CN"/>
        </w:rPr>
        <w:fldChar w:fldCharType="begin"/>
      </w:r>
      <w:r w:rsidR="00440E54" w:rsidRPr="00440E54">
        <w:rPr>
          <w:rFonts w:ascii="Times" w:eastAsiaTheme="minorEastAsia" w:hAnsi="Times"/>
          <w:sz w:val="21"/>
          <w:szCs w:val="21"/>
          <w:lang w:eastAsia="zh-CN"/>
        </w:rPr>
        <w:instrText xml:space="preserve"> REF _Ref197606736 \h  \* MERGEFORMAT </w:instrText>
      </w:r>
      <w:r w:rsidR="00440E54" w:rsidRPr="00440E54">
        <w:rPr>
          <w:rFonts w:ascii="Times" w:eastAsiaTheme="minorEastAsia" w:hAnsi="Times"/>
          <w:sz w:val="21"/>
          <w:szCs w:val="21"/>
          <w:lang w:eastAsia="zh-CN"/>
        </w:rPr>
      </w:r>
      <w:r w:rsidR="00440E54" w:rsidRPr="00440E54">
        <w:rPr>
          <w:rFonts w:ascii="Times" w:eastAsiaTheme="minorEastAsia" w:hAnsi="Times"/>
          <w:sz w:val="21"/>
          <w:szCs w:val="21"/>
          <w:lang w:eastAsia="zh-CN"/>
        </w:rPr>
        <w:fldChar w:fldCharType="separate"/>
      </w:r>
      <w:r w:rsidR="00440E54" w:rsidRPr="00440E54">
        <w:rPr>
          <w:sz w:val="21"/>
          <w:szCs w:val="21"/>
        </w:rPr>
        <w:t xml:space="preserve">Figure </w:t>
      </w:r>
      <w:r w:rsidR="00440E54" w:rsidRPr="00440E54">
        <w:rPr>
          <w:noProof/>
          <w:sz w:val="21"/>
          <w:szCs w:val="21"/>
        </w:rPr>
        <w:t>1</w:t>
      </w:r>
      <w:r w:rsidR="00440E54" w:rsidRPr="00440E54">
        <w:rPr>
          <w:rFonts w:ascii="Times" w:eastAsiaTheme="minorEastAsia" w:hAnsi="Times"/>
          <w:sz w:val="21"/>
          <w:szCs w:val="21"/>
          <w:lang w:eastAsia="zh-CN"/>
        </w:rPr>
        <w:fldChar w:fldCharType="end"/>
      </w:r>
      <w:r>
        <w:rPr>
          <w:rFonts w:ascii="Times" w:eastAsiaTheme="minorEastAsia" w:hAnsi="Times"/>
          <w:sz w:val="21"/>
          <w:szCs w:val="21"/>
          <w:lang w:eastAsia="zh-CN"/>
        </w:rPr>
        <w:t xml:space="preserve">. </w:t>
      </w:r>
      <w:bookmarkStart w:id="10" w:name="_Hlk197606836"/>
      <w:r w:rsidR="006D1AF1">
        <w:rPr>
          <w:rFonts w:ascii="Times" w:eastAsiaTheme="minorEastAsia" w:hAnsi="Times"/>
          <w:sz w:val="21"/>
          <w:szCs w:val="21"/>
          <w:lang w:eastAsia="zh-CN"/>
        </w:rPr>
        <w:t>Otherwise, standardization efforts are significant</w:t>
      </w:r>
      <w:r w:rsidR="0093113F">
        <w:rPr>
          <w:rFonts w:ascii="Times" w:eastAsiaTheme="minorEastAsia" w:hAnsi="Times"/>
          <w:sz w:val="21"/>
          <w:szCs w:val="21"/>
          <w:lang w:eastAsia="zh-CN"/>
        </w:rPr>
        <w:t xml:space="preserve"> while the benefit is unclear. </w:t>
      </w:r>
    </w:p>
    <w:bookmarkEnd w:id="10"/>
    <w:p w14:paraId="47296072" w14:textId="77777777" w:rsidR="00440E54" w:rsidRDefault="00440E54">
      <w:pPr>
        <w:overflowPunct/>
        <w:autoSpaceDE/>
        <w:autoSpaceDN/>
        <w:adjustRightInd/>
        <w:spacing w:before="0" w:after="0" w:line="240" w:lineRule="auto"/>
        <w:jc w:val="left"/>
        <w:textAlignment w:val="auto"/>
        <w:rPr>
          <w:rFonts w:ascii="Times" w:eastAsiaTheme="minorEastAsia" w:hAnsi="Times"/>
          <w:sz w:val="21"/>
          <w:szCs w:val="21"/>
          <w:lang w:eastAsia="zh-CN"/>
        </w:rPr>
      </w:pPr>
    </w:p>
    <w:p w14:paraId="6C6489DE" w14:textId="77777777" w:rsidR="00440E54" w:rsidRDefault="00440E54" w:rsidP="00440E54">
      <w:pPr>
        <w:keepNext/>
        <w:overflowPunct/>
        <w:autoSpaceDE/>
        <w:autoSpaceDN/>
        <w:adjustRightInd/>
        <w:spacing w:before="0" w:after="0" w:line="240" w:lineRule="auto"/>
        <w:jc w:val="center"/>
        <w:textAlignment w:val="auto"/>
      </w:pPr>
      <w:r w:rsidRPr="00440E54">
        <w:rPr>
          <w:lang w:eastAsia="ja-JP"/>
        </w:rPr>
        <w:object w:dxaOrig="5700" w:dyaOrig="1020" w14:anchorId="30F5E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75pt;height:50pt" o:ole="">
            <v:imagedata r:id="rId13" o:title=""/>
          </v:shape>
          <o:OLEObject Type="Embed" ProgID="Visio.Drawing.15" ShapeID="_x0000_i1025" DrawAspect="Content" ObjectID="_1808317072" r:id="rId14"/>
        </w:object>
      </w:r>
    </w:p>
    <w:p w14:paraId="0A8386E7" w14:textId="2BE97C17" w:rsidR="00440E54" w:rsidRPr="00440E54" w:rsidRDefault="00440E54" w:rsidP="00440E54">
      <w:pPr>
        <w:pStyle w:val="ad"/>
        <w:jc w:val="center"/>
        <w:rPr>
          <w:b w:val="0"/>
          <w:bCs w:val="0"/>
          <w:sz w:val="21"/>
          <w:szCs w:val="21"/>
          <w:lang w:eastAsia="ja-JP"/>
        </w:rPr>
      </w:pPr>
      <w:bookmarkStart w:id="11" w:name="_Ref197606736"/>
      <w:r w:rsidRPr="00440E54">
        <w:rPr>
          <w:b w:val="0"/>
          <w:bCs w:val="0"/>
          <w:sz w:val="21"/>
          <w:szCs w:val="21"/>
        </w:rPr>
        <w:t xml:space="preserve">Figure </w:t>
      </w:r>
      <w:r w:rsidRPr="00440E54">
        <w:rPr>
          <w:b w:val="0"/>
          <w:bCs w:val="0"/>
          <w:sz w:val="21"/>
          <w:szCs w:val="21"/>
        </w:rPr>
        <w:fldChar w:fldCharType="begin"/>
      </w:r>
      <w:r w:rsidRPr="00440E54">
        <w:rPr>
          <w:b w:val="0"/>
          <w:bCs w:val="0"/>
          <w:sz w:val="21"/>
          <w:szCs w:val="21"/>
        </w:rPr>
        <w:instrText xml:space="preserve"> SEQ Figure \* ARABIC </w:instrText>
      </w:r>
      <w:r w:rsidRPr="00440E54">
        <w:rPr>
          <w:b w:val="0"/>
          <w:bCs w:val="0"/>
          <w:sz w:val="21"/>
          <w:szCs w:val="21"/>
        </w:rPr>
        <w:fldChar w:fldCharType="separate"/>
      </w:r>
      <w:r w:rsidR="00CD6FAD">
        <w:rPr>
          <w:b w:val="0"/>
          <w:bCs w:val="0"/>
          <w:noProof/>
          <w:sz w:val="21"/>
          <w:szCs w:val="21"/>
        </w:rPr>
        <w:t>1</w:t>
      </w:r>
      <w:r w:rsidRPr="00440E54">
        <w:rPr>
          <w:b w:val="0"/>
          <w:bCs w:val="0"/>
          <w:sz w:val="21"/>
          <w:szCs w:val="21"/>
        </w:rPr>
        <w:fldChar w:fldCharType="end"/>
      </w:r>
      <w:bookmarkEnd w:id="11"/>
      <w:r w:rsidRPr="00440E54">
        <w:rPr>
          <w:b w:val="0"/>
          <w:bCs w:val="0"/>
          <w:sz w:val="21"/>
          <w:szCs w:val="21"/>
        </w:rPr>
        <w:t xml:space="preserve"> A MAC subheader</w:t>
      </w:r>
      <w:r>
        <w:rPr>
          <w:b w:val="0"/>
          <w:bCs w:val="0"/>
          <w:sz w:val="21"/>
          <w:szCs w:val="21"/>
        </w:rPr>
        <w:t xml:space="preserve"> carrying the acknowledgment for SI request</w:t>
      </w:r>
    </w:p>
    <w:p w14:paraId="077D3750" w14:textId="77777777" w:rsidR="00440E54" w:rsidRPr="00440E54" w:rsidRDefault="00440E54" w:rsidP="00440E54">
      <w:pPr>
        <w:overflowPunct/>
        <w:autoSpaceDE/>
        <w:autoSpaceDN/>
        <w:adjustRightInd/>
        <w:spacing w:before="0" w:after="0" w:line="240" w:lineRule="auto"/>
        <w:textAlignment w:val="auto"/>
        <w:rPr>
          <w:rFonts w:ascii="Times" w:eastAsiaTheme="minorEastAsia" w:hAnsi="Times"/>
          <w:sz w:val="21"/>
          <w:szCs w:val="21"/>
          <w:lang w:eastAsia="zh-CN"/>
        </w:rPr>
      </w:pPr>
    </w:p>
    <w:p w14:paraId="3D3FDA1C" w14:textId="242E4EF5" w:rsidR="0093113F" w:rsidRDefault="0093113F">
      <w:pPr>
        <w:overflowPunct/>
        <w:autoSpaceDE/>
        <w:autoSpaceDN/>
        <w:adjustRightInd/>
        <w:spacing w:before="0" w:after="0" w:line="240" w:lineRule="auto"/>
        <w:jc w:val="left"/>
        <w:textAlignment w:val="auto"/>
        <w:rPr>
          <w:rFonts w:eastAsia="PMingLiU"/>
          <w:b/>
          <w:bCs/>
          <w:i/>
          <w:iCs/>
          <w:sz w:val="21"/>
          <w:szCs w:val="21"/>
        </w:rPr>
      </w:pPr>
      <w:bookmarkStart w:id="12" w:name="_Hlk197622244"/>
      <w:r w:rsidRPr="00ED042A">
        <w:rPr>
          <w:rFonts w:eastAsia="PMingLiU"/>
          <w:b/>
          <w:bCs/>
          <w:i/>
          <w:iCs/>
          <w:sz w:val="21"/>
          <w:szCs w:val="21"/>
        </w:rPr>
        <w:t xml:space="preserve">Proposal </w:t>
      </w:r>
      <w:r>
        <w:rPr>
          <w:rFonts w:eastAsia="PMingLiU"/>
          <w:b/>
          <w:bCs/>
          <w:i/>
          <w:iCs/>
          <w:sz w:val="21"/>
          <w:szCs w:val="21"/>
        </w:rPr>
        <w:t>2</w:t>
      </w:r>
      <w:r w:rsidRPr="00ED042A">
        <w:rPr>
          <w:rFonts w:eastAsia="PMingLiU"/>
          <w:b/>
          <w:bCs/>
          <w:i/>
          <w:iCs/>
          <w:sz w:val="21"/>
          <w:szCs w:val="21"/>
        </w:rPr>
        <w:t>:</w:t>
      </w:r>
      <w:r>
        <w:rPr>
          <w:rFonts w:eastAsia="PMingLiU"/>
          <w:b/>
          <w:bCs/>
          <w:i/>
          <w:iCs/>
          <w:sz w:val="21"/>
          <w:szCs w:val="21"/>
        </w:rPr>
        <w:t xml:space="preserve"> </w:t>
      </w:r>
      <w:r w:rsidR="006D1AF1">
        <w:rPr>
          <w:rFonts w:eastAsia="PMingLiU"/>
          <w:b/>
          <w:bCs/>
          <w:i/>
          <w:iCs/>
          <w:sz w:val="21"/>
          <w:szCs w:val="21"/>
        </w:rPr>
        <w:t xml:space="preserve">Only </w:t>
      </w:r>
      <w:r w:rsidR="006D1AF1" w:rsidRPr="00BB67D2">
        <w:rPr>
          <w:rFonts w:eastAsia="PMingLiU"/>
          <w:b/>
          <w:bCs/>
          <w:i/>
          <w:iCs/>
          <w:sz w:val="21"/>
          <w:szCs w:val="21"/>
        </w:rPr>
        <w:t>the contents of RAR in response to SI request are included in RAR in response to UL WUS</w:t>
      </w:r>
      <w:r w:rsidR="006D1AF1">
        <w:rPr>
          <w:rFonts w:eastAsia="PMingLiU"/>
          <w:b/>
          <w:bCs/>
          <w:i/>
          <w:iCs/>
          <w:sz w:val="21"/>
          <w:szCs w:val="21"/>
        </w:rPr>
        <w:t>.</w:t>
      </w:r>
    </w:p>
    <w:p w14:paraId="1F97E413" w14:textId="77777777" w:rsidR="00377246" w:rsidRDefault="00377246">
      <w:pPr>
        <w:overflowPunct/>
        <w:autoSpaceDE/>
        <w:autoSpaceDN/>
        <w:adjustRightInd/>
        <w:spacing w:before="0" w:after="0" w:line="240" w:lineRule="auto"/>
        <w:jc w:val="left"/>
        <w:textAlignment w:val="auto"/>
        <w:rPr>
          <w:rFonts w:eastAsia="PMingLiU"/>
          <w:b/>
          <w:bCs/>
          <w:i/>
          <w:iCs/>
          <w:sz w:val="21"/>
          <w:szCs w:val="21"/>
        </w:rPr>
      </w:pPr>
    </w:p>
    <w:bookmarkEnd w:id="12"/>
    <w:p w14:paraId="559F2AC1" w14:textId="77777777" w:rsidR="002F348D" w:rsidRDefault="00F33F9A">
      <w:pPr>
        <w:overflowPunct/>
        <w:autoSpaceDE/>
        <w:autoSpaceDN/>
        <w:adjustRightInd/>
        <w:spacing w:before="0" w:after="0" w:line="240" w:lineRule="auto"/>
        <w:jc w:val="left"/>
        <w:textAlignment w:val="auto"/>
        <w:rPr>
          <w:rFonts w:ascii="Times" w:eastAsiaTheme="minorEastAsia" w:hAnsi="Times"/>
          <w:sz w:val="21"/>
          <w:szCs w:val="21"/>
          <w:lang w:eastAsia="zh-CN"/>
        </w:rPr>
      </w:pPr>
      <w:r>
        <w:rPr>
          <w:rFonts w:ascii="Times" w:eastAsiaTheme="minorEastAsia" w:hAnsi="Times" w:hint="eastAsia"/>
          <w:sz w:val="21"/>
          <w:szCs w:val="21"/>
          <w:lang w:eastAsia="zh-CN"/>
        </w:rPr>
        <w:t xml:space="preserve"> </w:t>
      </w:r>
      <w:r>
        <w:rPr>
          <w:rFonts w:ascii="Times" w:eastAsiaTheme="minorEastAsia" w:hAnsi="Times"/>
          <w:sz w:val="21"/>
          <w:szCs w:val="21"/>
          <w:lang w:eastAsia="zh-CN"/>
        </w:rPr>
        <w:t xml:space="preserve">                                                     </w:t>
      </w:r>
    </w:p>
    <w:p w14:paraId="56380BFF" w14:textId="6CFAF445" w:rsidR="00B63844" w:rsidRDefault="00B63844" w:rsidP="00B63844">
      <w:pPr>
        <w:overflowPunct/>
        <w:autoSpaceDE/>
        <w:autoSpaceDN/>
        <w:adjustRightInd/>
        <w:spacing w:before="0" w:after="0" w:line="240" w:lineRule="auto"/>
        <w:jc w:val="left"/>
        <w:textAlignment w:val="auto"/>
        <w:rPr>
          <w:rFonts w:eastAsiaTheme="minorEastAsia"/>
          <w:b/>
          <w:bCs/>
          <w:i/>
          <w:iCs/>
          <w:sz w:val="21"/>
          <w:szCs w:val="21"/>
          <w:u w:val="single"/>
          <w:lang w:val="en-US" w:eastAsia="zh-CN"/>
        </w:rPr>
      </w:pPr>
      <w:r>
        <w:rPr>
          <w:rFonts w:eastAsiaTheme="minorEastAsia"/>
          <w:b/>
          <w:bCs/>
          <w:sz w:val="21"/>
          <w:szCs w:val="21"/>
          <w:u w:val="single"/>
          <w:lang w:val="en-US" w:eastAsia="zh-CN"/>
        </w:rPr>
        <w:t xml:space="preserve">Value range of </w:t>
      </w:r>
      <w:r w:rsidRPr="00B63844">
        <w:rPr>
          <w:rFonts w:eastAsiaTheme="minorEastAsia"/>
          <w:b/>
          <w:bCs/>
          <w:i/>
          <w:iCs/>
          <w:sz w:val="21"/>
          <w:szCs w:val="21"/>
          <w:u w:val="single"/>
          <w:lang w:val="en-US" w:eastAsia="zh-CN"/>
        </w:rPr>
        <w:t>od-sib1-duration</w:t>
      </w:r>
    </w:p>
    <w:p w14:paraId="7279F892" w14:textId="77777777" w:rsidR="003F155E" w:rsidRDefault="003F155E" w:rsidP="00B63844">
      <w:pPr>
        <w:overflowPunct/>
        <w:autoSpaceDE/>
        <w:autoSpaceDN/>
        <w:adjustRightInd/>
        <w:spacing w:before="0" w:after="0" w:line="240" w:lineRule="auto"/>
        <w:jc w:val="left"/>
        <w:textAlignment w:val="auto"/>
        <w:rPr>
          <w:rFonts w:eastAsiaTheme="minorEastAsia"/>
          <w:b/>
          <w:bCs/>
          <w:sz w:val="21"/>
          <w:szCs w:val="21"/>
          <w:u w:val="single"/>
          <w:lang w:val="en-US" w:eastAsia="zh-CN"/>
        </w:rPr>
      </w:pPr>
    </w:p>
    <w:p w14:paraId="2AE04D47" w14:textId="36E06520" w:rsidR="005F6BA6" w:rsidRDefault="00402409">
      <w:pPr>
        <w:overflowPunct/>
        <w:autoSpaceDE/>
        <w:autoSpaceDN/>
        <w:adjustRightInd/>
        <w:spacing w:before="0" w:after="0" w:line="240" w:lineRule="auto"/>
        <w:jc w:val="left"/>
        <w:textAlignment w:val="auto"/>
        <w:rPr>
          <w:rFonts w:ascii="Times" w:eastAsiaTheme="minorEastAsia" w:hAnsi="Times"/>
          <w:sz w:val="21"/>
          <w:szCs w:val="21"/>
          <w:lang w:val="en-US" w:eastAsia="zh-CN"/>
        </w:rPr>
      </w:pPr>
      <w:bookmarkStart w:id="13" w:name="_Hlk197622618"/>
      <w:r>
        <w:rPr>
          <w:rFonts w:ascii="Times" w:eastAsiaTheme="minorEastAsia" w:hAnsi="Times" w:hint="eastAsia"/>
          <w:sz w:val="21"/>
          <w:szCs w:val="21"/>
          <w:lang w:val="en-US" w:eastAsia="zh-CN"/>
        </w:rPr>
        <w:t>I</w:t>
      </w:r>
      <w:r>
        <w:rPr>
          <w:rFonts w:ascii="Times" w:eastAsiaTheme="minorEastAsia" w:hAnsi="Times"/>
          <w:sz w:val="21"/>
          <w:szCs w:val="21"/>
          <w:lang w:val="en-US" w:eastAsia="zh-CN"/>
        </w:rPr>
        <w:t>n RAN1#119 meeting [4], it was agreed that the unit of the duration of the time window for on-demand SIB1 was in slo</w:t>
      </w:r>
      <w:r w:rsidR="005F6BA6">
        <w:rPr>
          <w:rFonts w:ascii="Times" w:eastAsiaTheme="minorEastAsia" w:hAnsi="Times"/>
          <w:sz w:val="21"/>
          <w:szCs w:val="21"/>
          <w:lang w:val="en-US" w:eastAsia="zh-CN"/>
        </w:rPr>
        <w:t>t</w:t>
      </w:r>
      <w:bookmarkStart w:id="14" w:name="_Hlk197622683"/>
      <w:r w:rsidR="005F6BA6">
        <w:rPr>
          <w:rFonts w:ascii="Times" w:eastAsiaTheme="minorEastAsia" w:hAnsi="Times"/>
          <w:sz w:val="21"/>
          <w:szCs w:val="21"/>
          <w:lang w:val="en-US" w:eastAsia="zh-CN"/>
        </w:rPr>
        <w:t>, as shown below</w:t>
      </w:r>
      <w:r w:rsidR="005F6BA6">
        <w:rPr>
          <w:rFonts w:ascii="Times" w:eastAsiaTheme="minorEastAsia" w:hAnsi="Times" w:hint="eastAsia"/>
          <w:sz w:val="21"/>
          <w:szCs w:val="21"/>
          <w:lang w:val="en-US" w:eastAsia="zh-CN"/>
        </w:rPr>
        <w:t>.</w:t>
      </w:r>
      <w:bookmarkEnd w:id="14"/>
    </w:p>
    <w:tbl>
      <w:tblPr>
        <w:tblStyle w:val="af"/>
        <w:tblW w:w="0" w:type="auto"/>
        <w:tblLook w:val="04A0" w:firstRow="1" w:lastRow="0" w:firstColumn="1" w:lastColumn="0" w:noHBand="0" w:noVBand="1"/>
      </w:tblPr>
      <w:tblGrid>
        <w:gridCol w:w="9962"/>
      </w:tblGrid>
      <w:tr w:rsidR="005F6BA6" w14:paraId="6F1AEB42" w14:textId="77777777" w:rsidTr="005F6BA6">
        <w:tc>
          <w:tcPr>
            <w:tcW w:w="9962" w:type="dxa"/>
          </w:tcPr>
          <w:p w14:paraId="76C048A5" w14:textId="77777777" w:rsidR="005F6BA6" w:rsidRPr="005F6BA6" w:rsidRDefault="005F6BA6" w:rsidP="005F6BA6">
            <w:pPr>
              <w:overflowPunct/>
              <w:autoSpaceDE/>
              <w:autoSpaceDN/>
              <w:adjustRightInd/>
              <w:spacing w:before="0" w:after="0" w:line="240" w:lineRule="auto"/>
              <w:jc w:val="left"/>
              <w:textAlignment w:val="auto"/>
              <w:rPr>
                <w:rFonts w:ascii="Times" w:eastAsia="Batang" w:hAnsi="Times"/>
                <w:b/>
                <w:bCs/>
                <w:sz w:val="21"/>
                <w:szCs w:val="21"/>
                <w:lang w:val="en-US" w:eastAsia="x-none"/>
              </w:rPr>
            </w:pPr>
            <w:r w:rsidRPr="005F6BA6">
              <w:rPr>
                <w:rFonts w:ascii="Times" w:eastAsia="Batang" w:hAnsi="Times"/>
                <w:b/>
                <w:bCs/>
                <w:sz w:val="21"/>
                <w:szCs w:val="21"/>
                <w:highlight w:val="green"/>
                <w:lang w:val="en-US" w:eastAsia="x-none"/>
              </w:rPr>
              <w:t>Agreement</w:t>
            </w:r>
          </w:p>
          <w:p w14:paraId="49AFE3F1" w14:textId="77777777" w:rsidR="005F6BA6" w:rsidRPr="005F6BA6" w:rsidRDefault="005F6BA6" w:rsidP="005F6BA6">
            <w:pPr>
              <w:overflowPunct/>
              <w:autoSpaceDE/>
              <w:autoSpaceDN/>
              <w:adjustRightInd/>
              <w:spacing w:before="0" w:after="0" w:line="240" w:lineRule="auto"/>
              <w:jc w:val="left"/>
              <w:textAlignment w:val="auto"/>
              <w:rPr>
                <w:rFonts w:ascii="Times" w:eastAsia="PMingLiU" w:hAnsi="Times"/>
                <w:bCs/>
                <w:sz w:val="21"/>
                <w:szCs w:val="21"/>
              </w:rPr>
            </w:pPr>
            <w:r w:rsidRPr="005F6BA6">
              <w:rPr>
                <w:rFonts w:ascii="Times" w:eastAsia="PMingLiU" w:hAnsi="Times"/>
                <w:bCs/>
                <w:sz w:val="21"/>
                <w:szCs w:val="21"/>
              </w:rPr>
              <w:t>The duration of the time window for on-demand SIB1 is indicated in the UL WUS configuration.</w:t>
            </w:r>
          </w:p>
          <w:p w14:paraId="7BC87415" w14:textId="77777777" w:rsidR="005F6BA6" w:rsidRPr="005F6BA6" w:rsidRDefault="005F6BA6" w:rsidP="005F6BA6">
            <w:pPr>
              <w:widowControl w:val="0"/>
              <w:numPr>
                <w:ilvl w:val="0"/>
                <w:numId w:val="13"/>
              </w:numPr>
              <w:overflowPunct/>
              <w:autoSpaceDE/>
              <w:autoSpaceDN/>
              <w:adjustRightInd/>
              <w:spacing w:before="0" w:after="0" w:line="240" w:lineRule="auto"/>
              <w:jc w:val="left"/>
              <w:textAlignment w:val="auto"/>
              <w:rPr>
                <w:rFonts w:ascii="Times" w:eastAsia="PMingLiU" w:hAnsi="Times"/>
                <w:bCs/>
                <w:sz w:val="21"/>
                <w:szCs w:val="21"/>
              </w:rPr>
            </w:pPr>
            <w:r w:rsidRPr="005F6BA6">
              <w:rPr>
                <w:rFonts w:ascii="Times" w:eastAsia="PMingLiU" w:hAnsi="Times"/>
                <w:bCs/>
                <w:sz w:val="21"/>
                <w:szCs w:val="21"/>
              </w:rPr>
              <w:lastRenderedPageBreak/>
              <w:t>Unit of the duration is in slot</w:t>
            </w:r>
          </w:p>
          <w:p w14:paraId="6A3E3242" w14:textId="0E9B389E" w:rsidR="005F6BA6" w:rsidRPr="005F6BA6" w:rsidRDefault="005F6BA6" w:rsidP="005F6BA6">
            <w:pPr>
              <w:widowControl w:val="0"/>
              <w:numPr>
                <w:ilvl w:val="0"/>
                <w:numId w:val="13"/>
              </w:numPr>
              <w:overflowPunct/>
              <w:autoSpaceDE/>
              <w:autoSpaceDN/>
              <w:adjustRightInd/>
              <w:spacing w:before="0" w:after="0" w:line="240" w:lineRule="auto"/>
              <w:jc w:val="left"/>
              <w:textAlignment w:val="auto"/>
              <w:rPr>
                <w:rFonts w:ascii="Times" w:eastAsia="PMingLiU" w:hAnsi="Times"/>
                <w:bCs/>
                <w:szCs w:val="24"/>
              </w:rPr>
            </w:pPr>
            <w:r w:rsidRPr="005F6BA6">
              <w:rPr>
                <w:rFonts w:ascii="Times" w:eastAsia="PMingLiU" w:hAnsi="Times"/>
                <w:bCs/>
                <w:sz w:val="21"/>
                <w:szCs w:val="21"/>
              </w:rPr>
              <w:t>FFS: Starting time</w:t>
            </w:r>
          </w:p>
        </w:tc>
      </w:tr>
      <w:bookmarkEnd w:id="13"/>
    </w:tbl>
    <w:p w14:paraId="3BE17A13" w14:textId="77777777" w:rsidR="005F6BA6" w:rsidRDefault="005F6BA6">
      <w:pPr>
        <w:overflowPunct/>
        <w:autoSpaceDE/>
        <w:autoSpaceDN/>
        <w:adjustRightInd/>
        <w:spacing w:before="0" w:after="0" w:line="240" w:lineRule="auto"/>
        <w:jc w:val="left"/>
        <w:textAlignment w:val="auto"/>
        <w:rPr>
          <w:rFonts w:ascii="Times" w:eastAsiaTheme="minorEastAsia" w:hAnsi="Times"/>
          <w:sz w:val="21"/>
          <w:szCs w:val="21"/>
          <w:lang w:val="en-US" w:eastAsia="zh-CN"/>
        </w:rPr>
      </w:pPr>
    </w:p>
    <w:p w14:paraId="5B98458C" w14:textId="2AD87323" w:rsidR="00004A64" w:rsidRPr="00BB67D2" w:rsidRDefault="00B63844">
      <w:pPr>
        <w:overflowPunct/>
        <w:autoSpaceDE/>
        <w:autoSpaceDN/>
        <w:adjustRightInd/>
        <w:spacing w:before="0" w:after="0" w:line="240" w:lineRule="auto"/>
        <w:jc w:val="left"/>
        <w:textAlignment w:val="auto"/>
        <w:rPr>
          <w:rFonts w:eastAsiaTheme="minorEastAsia"/>
          <w:sz w:val="21"/>
          <w:szCs w:val="21"/>
          <w:lang w:eastAsia="zh-CN"/>
        </w:rPr>
      </w:pPr>
      <w:r w:rsidRPr="00BB67D2">
        <w:rPr>
          <w:rFonts w:eastAsiaTheme="minorEastAsia"/>
          <w:sz w:val="21"/>
          <w:szCs w:val="21"/>
          <w:lang w:eastAsia="zh-CN"/>
        </w:rPr>
        <w:t>In RAN1#120bis meeting,</w:t>
      </w:r>
      <w:r w:rsidR="0032581B" w:rsidRPr="00BB67D2">
        <w:rPr>
          <w:rFonts w:eastAsiaTheme="minorEastAsia"/>
          <w:sz w:val="21"/>
          <w:szCs w:val="21"/>
          <w:lang w:eastAsia="zh-CN"/>
        </w:rPr>
        <w:t xml:space="preserve"> </w:t>
      </w:r>
      <w:r w:rsidR="00402409">
        <w:rPr>
          <w:rFonts w:eastAsiaTheme="minorEastAsia"/>
          <w:sz w:val="21"/>
          <w:szCs w:val="21"/>
          <w:lang w:eastAsia="zh-CN"/>
        </w:rPr>
        <w:t xml:space="preserve">RAN1 further discussed the value range of the time window duration. </w:t>
      </w:r>
      <w:r w:rsidR="00377246">
        <w:rPr>
          <w:rFonts w:eastAsiaTheme="minorEastAsia"/>
          <w:sz w:val="21"/>
          <w:szCs w:val="21"/>
          <w:lang w:eastAsia="zh-CN"/>
        </w:rPr>
        <w:t xml:space="preserve">The </w:t>
      </w:r>
      <w:r w:rsidR="00004A64" w:rsidRPr="00BB67D2">
        <w:rPr>
          <w:rFonts w:eastAsiaTheme="minorEastAsia"/>
          <w:sz w:val="21"/>
          <w:szCs w:val="21"/>
          <w:lang w:eastAsia="zh-CN"/>
        </w:rPr>
        <w:t>following three options were regarded as viable solutions for the duration:</w:t>
      </w:r>
    </w:p>
    <w:p w14:paraId="7BB0EE50" w14:textId="77777777" w:rsidR="00D64977" w:rsidRPr="006D1AF1" w:rsidRDefault="00D64977" w:rsidP="00D64977">
      <w:pPr>
        <w:pStyle w:val="af5"/>
        <w:numPr>
          <w:ilvl w:val="0"/>
          <w:numId w:val="11"/>
        </w:numPr>
        <w:rPr>
          <w:rFonts w:ascii="Times New Roman" w:eastAsiaTheme="minorEastAsia" w:hAnsi="Times New Roman"/>
          <w:sz w:val="21"/>
          <w:szCs w:val="21"/>
          <w:lang w:val="en-GB" w:eastAsia="zh-CN"/>
        </w:rPr>
      </w:pPr>
      <w:r w:rsidRPr="006D1AF1">
        <w:rPr>
          <w:rFonts w:ascii="Times New Roman" w:eastAsiaTheme="minorEastAsia" w:hAnsi="Times New Roman"/>
          <w:sz w:val="21"/>
          <w:szCs w:val="21"/>
          <w:lang w:eastAsia="zh-CN"/>
        </w:rPr>
        <w:t xml:space="preserve">Option 1: </w:t>
      </w:r>
      <w:r w:rsidRPr="00BB67D2">
        <w:rPr>
          <w:rFonts w:ascii="Times New Roman" w:eastAsia="Malgun Gothic" w:hAnsi="Times New Roman"/>
          <w:sz w:val="21"/>
          <w:szCs w:val="21"/>
          <w:lang w:val="en-GB" w:eastAsia="zh-CN"/>
        </w:rPr>
        <w:t xml:space="preserve">Use the value-range for </w:t>
      </w:r>
      <w:r w:rsidRPr="00BB67D2">
        <w:rPr>
          <w:rFonts w:ascii="Times New Roman" w:eastAsia="Malgun Gothic" w:hAnsi="Times New Roman"/>
          <w:i/>
          <w:iCs/>
          <w:sz w:val="21"/>
          <w:szCs w:val="21"/>
          <w:lang w:val="en-GB" w:eastAsia="zh-CN"/>
        </w:rPr>
        <w:t>si-windowLength</w:t>
      </w:r>
      <w:r w:rsidRPr="00BB67D2">
        <w:rPr>
          <w:rFonts w:ascii="Times New Roman" w:eastAsia="Malgun Gothic" w:hAnsi="Times New Roman"/>
          <w:sz w:val="21"/>
          <w:szCs w:val="21"/>
          <w:lang w:val="en-GB" w:eastAsia="zh-CN"/>
        </w:rPr>
        <w:t xml:space="preserve"> (from 5 slots to 5120 slot) as starting point.</w:t>
      </w:r>
    </w:p>
    <w:p w14:paraId="4DB366D4" w14:textId="77777777" w:rsidR="00363D65" w:rsidRPr="00BB67D2" w:rsidRDefault="00363D65" w:rsidP="00363D65">
      <w:pPr>
        <w:numPr>
          <w:ilvl w:val="0"/>
          <w:numId w:val="11"/>
        </w:numPr>
        <w:overflowPunct/>
        <w:autoSpaceDE/>
        <w:autoSpaceDN/>
        <w:adjustRightInd/>
        <w:spacing w:before="0" w:after="0" w:line="240" w:lineRule="auto"/>
        <w:jc w:val="left"/>
        <w:textAlignment w:val="auto"/>
        <w:rPr>
          <w:rFonts w:eastAsia="Malgun Gothic"/>
          <w:sz w:val="21"/>
          <w:szCs w:val="21"/>
        </w:rPr>
      </w:pPr>
      <w:r w:rsidRPr="00BB67D2">
        <w:rPr>
          <w:rFonts w:eastAsia="PMingLiU"/>
          <w:sz w:val="21"/>
          <w:szCs w:val="21"/>
        </w:rPr>
        <w:t>Option 2: The duration of the time window can be a multiple of 160ms (i.e.</w:t>
      </w:r>
      <w:r w:rsidR="00BB67D2">
        <w:rPr>
          <w:rFonts w:eastAsia="PMingLiU"/>
          <w:sz w:val="21"/>
          <w:szCs w:val="21"/>
        </w:rPr>
        <w:t>,</w:t>
      </w:r>
      <w:r w:rsidRPr="00BB67D2">
        <w:rPr>
          <w:rFonts w:eastAsia="PMingLiU"/>
          <w:sz w:val="21"/>
          <w:szCs w:val="21"/>
        </w:rPr>
        <w:t xml:space="preserve"> legacy SIB1 periodicity).</w:t>
      </w:r>
    </w:p>
    <w:p w14:paraId="767C9EEA" w14:textId="77777777" w:rsidR="00D64977" w:rsidRPr="00BB67D2" w:rsidRDefault="00363D65" w:rsidP="00363D65">
      <w:pPr>
        <w:numPr>
          <w:ilvl w:val="0"/>
          <w:numId w:val="11"/>
        </w:numPr>
        <w:overflowPunct/>
        <w:autoSpaceDE/>
        <w:autoSpaceDN/>
        <w:adjustRightInd/>
        <w:spacing w:before="0" w:after="0" w:line="240" w:lineRule="auto"/>
        <w:jc w:val="left"/>
        <w:textAlignment w:val="auto"/>
        <w:rPr>
          <w:rFonts w:eastAsia="Malgun Gothic"/>
          <w:color w:val="000000" w:themeColor="text1"/>
          <w:sz w:val="21"/>
          <w:szCs w:val="21"/>
        </w:rPr>
      </w:pPr>
      <w:r w:rsidRPr="00BB67D2">
        <w:rPr>
          <w:rFonts w:eastAsia="Malgun Gothic"/>
          <w:sz w:val="21"/>
          <w:szCs w:val="21"/>
        </w:rPr>
        <w:t xml:space="preserve">Option 3: The duration of the time window can be a multiple of the </w:t>
      </w:r>
      <w:r w:rsidRPr="00BB67D2">
        <w:rPr>
          <w:rFonts w:eastAsia="Malgun Gothic"/>
          <w:color w:val="000000" w:themeColor="text1"/>
          <w:sz w:val="21"/>
          <w:szCs w:val="21"/>
        </w:rPr>
        <w:t>on-demand SIB1 repetition periodicity (if supported)</w:t>
      </w:r>
    </w:p>
    <w:p w14:paraId="4A478719" w14:textId="4F22E08A" w:rsidR="00F23961" w:rsidRPr="005F6BA6" w:rsidRDefault="00363D65" w:rsidP="00F23961">
      <w:pPr>
        <w:numPr>
          <w:ilvl w:val="0"/>
          <w:numId w:val="11"/>
        </w:numPr>
        <w:overflowPunct/>
        <w:autoSpaceDE/>
        <w:autoSpaceDN/>
        <w:adjustRightInd/>
        <w:spacing w:before="0" w:after="0" w:line="240" w:lineRule="auto"/>
        <w:jc w:val="left"/>
        <w:textAlignment w:val="auto"/>
        <w:rPr>
          <w:rFonts w:eastAsia="Malgun Gothic"/>
          <w:sz w:val="21"/>
          <w:szCs w:val="21"/>
        </w:rPr>
      </w:pPr>
      <w:r w:rsidRPr="00440E54">
        <w:rPr>
          <w:rFonts w:eastAsia="PMingLiU"/>
          <w:sz w:val="21"/>
          <w:szCs w:val="21"/>
        </w:rPr>
        <w:t>Other options are not precluded.</w:t>
      </w:r>
    </w:p>
    <w:p w14:paraId="080CF0F8" w14:textId="77777777" w:rsidR="005F6BA6" w:rsidRPr="00F23961" w:rsidRDefault="005F6BA6" w:rsidP="005F6BA6">
      <w:pPr>
        <w:overflowPunct/>
        <w:autoSpaceDE/>
        <w:autoSpaceDN/>
        <w:adjustRightInd/>
        <w:spacing w:before="0" w:after="0" w:line="240" w:lineRule="auto"/>
        <w:ind w:left="467"/>
        <w:jc w:val="left"/>
        <w:textAlignment w:val="auto"/>
        <w:rPr>
          <w:rFonts w:eastAsia="Malgun Gothic"/>
          <w:sz w:val="21"/>
          <w:szCs w:val="21"/>
        </w:rPr>
      </w:pPr>
    </w:p>
    <w:p w14:paraId="6F6C6643" w14:textId="50629582" w:rsidR="00F0450E" w:rsidRPr="00047804" w:rsidRDefault="00402409" w:rsidP="00F14704">
      <w:pPr>
        <w:overflowPunct/>
        <w:autoSpaceDE/>
        <w:autoSpaceDN/>
        <w:adjustRightInd/>
        <w:spacing w:before="0" w:after="0" w:line="240" w:lineRule="auto"/>
        <w:jc w:val="left"/>
        <w:textAlignment w:val="auto"/>
        <w:rPr>
          <w:rFonts w:eastAsiaTheme="minorEastAsia"/>
          <w:sz w:val="21"/>
          <w:szCs w:val="21"/>
          <w:lang w:val="en-US" w:eastAsia="zh-CN"/>
        </w:rPr>
      </w:pPr>
      <w:r>
        <w:rPr>
          <w:rFonts w:eastAsiaTheme="minorEastAsia" w:hint="eastAsia"/>
          <w:sz w:val="21"/>
          <w:szCs w:val="21"/>
          <w:lang w:val="en-US" w:eastAsia="zh-CN"/>
        </w:rPr>
        <w:t>B</w:t>
      </w:r>
      <w:r>
        <w:rPr>
          <w:rFonts w:eastAsiaTheme="minorEastAsia"/>
          <w:sz w:val="21"/>
          <w:szCs w:val="21"/>
          <w:lang w:val="en-US" w:eastAsia="zh-CN"/>
        </w:rPr>
        <w:t xml:space="preserve">asically, we slightly prefer Option 1 as it inherits from current mechanism for time window for SI message reception. </w:t>
      </w:r>
      <w:r w:rsidR="00F23961">
        <w:rPr>
          <w:rFonts w:eastAsiaTheme="minorEastAsia"/>
          <w:sz w:val="21"/>
          <w:szCs w:val="21"/>
          <w:lang w:val="en-US" w:eastAsia="zh-CN"/>
        </w:rPr>
        <w:t xml:space="preserve">Besides, Option 1 offers more flexibility for gNB to configure a </w:t>
      </w:r>
      <w:r w:rsidR="00377246">
        <w:rPr>
          <w:rFonts w:eastAsiaTheme="minorEastAsia"/>
          <w:sz w:val="21"/>
          <w:szCs w:val="21"/>
          <w:lang w:val="en-US" w:eastAsia="zh-CN"/>
        </w:rPr>
        <w:t>proper</w:t>
      </w:r>
      <w:r w:rsidR="00F23961">
        <w:rPr>
          <w:rFonts w:eastAsiaTheme="minorEastAsia"/>
          <w:sz w:val="21"/>
          <w:szCs w:val="21"/>
          <w:lang w:val="en-US" w:eastAsia="zh-CN"/>
        </w:rPr>
        <w:t xml:space="preserve"> </w:t>
      </w:r>
      <w:r w:rsidR="00377246">
        <w:rPr>
          <w:rFonts w:eastAsiaTheme="minorEastAsia"/>
          <w:sz w:val="21"/>
          <w:szCs w:val="21"/>
          <w:lang w:val="en-US" w:eastAsia="zh-CN"/>
        </w:rPr>
        <w:t>OD-SIB1 window</w:t>
      </w:r>
      <w:r w:rsidR="00F23961">
        <w:rPr>
          <w:rFonts w:eastAsiaTheme="minorEastAsia" w:hint="eastAsia"/>
          <w:sz w:val="21"/>
          <w:szCs w:val="21"/>
          <w:lang w:val="en-US" w:eastAsia="zh-CN"/>
        </w:rPr>
        <w:t>,</w:t>
      </w:r>
      <w:r w:rsidR="00F23961">
        <w:rPr>
          <w:rFonts w:eastAsiaTheme="minorEastAsia"/>
          <w:sz w:val="21"/>
          <w:szCs w:val="21"/>
          <w:lang w:val="en-US" w:eastAsia="zh-CN"/>
        </w:rPr>
        <w:t xml:space="preserve"> as shown in </w:t>
      </w:r>
      <w:r w:rsidR="00F23961" w:rsidRPr="00EC4456">
        <w:rPr>
          <w:rFonts w:eastAsiaTheme="minorEastAsia"/>
          <w:sz w:val="21"/>
          <w:szCs w:val="21"/>
          <w:lang w:val="en-US" w:eastAsia="zh-CN"/>
        </w:rPr>
        <w:fldChar w:fldCharType="begin"/>
      </w:r>
      <w:r w:rsidR="00F23961" w:rsidRPr="00EC4456">
        <w:rPr>
          <w:rFonts w:eastAsiaTheme="minorEastAsia"/>
          <w:sz w:val="21"/>
          <w:szCs w:val="21"/>
          <w:lang w:val="en-US" w:eastAsia="zh-CN"/>
        </w:rPr>
        <w:instrText xml:space="preserve"> REF _Ref197615422 \h  \* MERGEFORMAT </w:instrText>
      </w:r>
      <w:r w:rsidR="00F23961" w:rsidRPr="00EC4456">
        <w:rPr>
          <w:rFonts w:eastAsiaTheme="minorEastAsia"/>
          <w:sz w:val="21"/>
          <w:szCs w:val="21"/>
          <w:lang w:val="en-US" w:eastAsia="zh-CN"/>
        </w:rPr>
      </w:r>
      <w:r w:rsidR="00F23961" w:rsidRPr="00EC4456">
        <w:rPr>
          <w:rFonts w:eastAsiaTheme="minorEastAsia"/>
          <w:sz w:val="21"/>
          <w:szCs w:val="21"/>
          <w:lang w:val="en-US" w:eastAsia="zh-CN"/>
        </w:rPr>
        <w:fldChar w:fldCharType="separate"/>
      </w:r>
      <w:r w:rsidR="00F23961" w:rsidRPr="00EC4456">
        <w:rPr>
          <w:sz w:val="21"/>
          <w:szCs w:val="21"/>
        </w:rPr>
        <w:t xml:space="preserve">Figure </w:t>
      </w:r>
      <w:r w:rsidR="00F23961" w:rsidRPr="00EC4456">
        <w:rPr>
          <w:noProof/>
          <w:sz w:val="21"/>
          <w:szCs w:val="21"/>
        </w:rPr>
        <w:t>2</w:t>
      </w:r>
      <w:r w:rsidR="00F23961" w:rsidRPr="00EC4456">
        <w:rPr>
          <w:rFonts w:eastAsiaTheme="minorEastAsia"/>
          <w:sz w:val="21"/>
          <w:szCs w:val="21"/>
          <w:lang w:val="en-US" w:eastAsia="zh-CN"/>
        </w:rPr>
        <w:fldChar w:fldCharType="end"/>
      </w:r>
      <w:r w:rsidR="00F23961">
        <w:rPr>
          <w:rFonts w:eastAsiaTheme="minorEastAsia"/>
          <w:sz w:val="21"/>
          <w:szCs w:val="21"/>
          <w:lang w:val="en-US" w:eastAsia="zh-CN"/>
        </w:rPr>
        <w:t xml:space="preserve">. </w:t>
      </w:r>
      <w:r w:rsidR="00F14704">
        <w:rPr>
          <w:rFonts w:eastAsiaTheme="minorEastAsia"/>
          <w:sz w:val="21"/>
          <w:szCs w:val="21"/>
          <w:lang w:val="en-US" w:eastAsia="zh-CN"/>
        </w:rPr>
        <w:t>For Option 2,</w:t>
      </w:r>
      <w:r w:rsidR="00C8014C">
        <w:rPr>
          <w:rFonts w:eastAsiaTheme="minorEastAsia"/>
          <w:sz w:val="21"/>
          <w:szCs w:val="21"/>
          <w:lang w:val="en-US" w:eastAsia="zh-CN"/>
        </w:rPr>
        <w:t xml:space="preserve"> the benefit is not clear</w:t>
      </w:r>
      <w:r w:rsidR="0026151B">
        <w:rPr>
          <w:rFonts w:eastAsiaTheme="minorEastAsia"/>
          <w:sz w:val="21"/>
          <w:szCs w:val="21"/>
          <w:lang w:val="en-US" w:eastAsia="zh-CN"/>
        </w:rPr>
        <w:t>.</w:t>
      </w:r>
      <w:r w:rsidR="00F14704">
        <w:rPr>
          <w:rFonts w:eastAsiaTheme="minorEastAsia"/>
          <w:sz w:val="21"/>
          <w:szCs w:val="21"/>
          <w:lang w:val="en-US" w:eastAsia="zh-CN"/>
        </w:rPr>
        <w:t xml:space="preserve"> </w:t>
      </w:r>
      <w:r w:rsidR="00B90A77">
        <w:rPr>
          <w:rFonts w:eastAsiaTheme="minorEastAsia"/>
          <w:sz w:val="21"/>
          <w:szCs w:val="21"/>
          <w:lang w:val="en-US" w:eastAsia="zh-CN"/>
        </w:rPr>
        <w:t>For Option 3</w:t>
      </w:r>
      <w:r w:rsidR="003740C7">
        <w:rPr>
          <w:rFonts w:eastAsiaTheme="minorEastAsia"/>
          <w:sz w:val="21"/>
          <w:szCs w:val="21"/>
          <w:lang w:val="en-US" w:eastAsia="zh-CN"/>
        </w:rPr>
        <w:t>,</w:t>
      </w:r>
      <w:r w:rsidR="00047804">
        <w:rPr>
          <w:rFonts w:eastAsiaTheme="minorEastAsia"/>
          <w:sz w:val="21"/>
          <w:szCs w:val="21"/>
          <w:lang w:val="en-US" w:eastAsia="zh-CN"/>
        </w:rPr>
        <w:t xml:space="preserve"> the </w:t>
      </w:r>
      <w:r w:rsidR="002134F8">
        <w:rPr>
          <w:rFonts w:eastAsiaTheme="minorEastAsia"/>
          <w:sz w:val="21"/>
          <w:szCs w:val="21"/>
          <w:lang w:val="en-US" w:eastAsia="zh-CN"/>
        </w:rPr>
        <w:t xml:space="preserve">repetition </w:t>
      </w:r>
      <w:r w:rsidR="00047804">
        <w:rPr>
          <w:rFonts w:eastAsiaTheme="minorEastAsia"/>
          <w:sz w:val="21"/>
          <w:szCs w:val="21"/>
          <w:lang w:val="en-US" w:eastAsia="zh-CN"/>
        </w:rPr>
        <w:t>periodicity</w:t>
      </w:r>
      <w:r w:rsidR="00A40C4F">
        <w:rPr>
          <w:rFonts w:eastAsiaTheme="minorEastAsia"/>
          <w:sz w:val="21"/>
          <w:szCs w:val="21"/>
          <w:lang w:val="en-US" w:eastAsia="zh-CN"/>
        </w:rPr>
        <w:t xml:space="preserve"> of OD-SIB1</w:t>
      </w:r>
      <w:r w:rsidR="00047804">
        <w:rPr>
          <w:rFonts w:eastAsiaTheme="minorEastAsia"/>
          <w:sz w:val="21"/>
          <w:szCs w:val="21"/>
          <w:lang w:val="en-US" w:eastAsia="zh-CN"/>
        </w:rPr>
        <w:t xml:space="preserve"> </w:t>
      </w:r>
      <w:r w:rsidR="0026151B">
        <w:rPr>
          <w:rFonts w:eastAsiaTheme="minorEastAsia"/>
          <w:sz w:val="21"/>
          <w:szCs w:val="21"/>
          <w:lang w:val="en-US" w:eastAsia="zh-CN"/>
        </w:rPr>
        <w:t>is not defined</w:t>
      </w:r>
      <w:r w:rsidR="00A40C4F">
        <w:rPr>
          <w:rFonts w:eastAsiaTheme="minorEastAsia"/>
          <w:sz w:val="21"/>
          <w:szCs w:val="21"/>
          <w:lang w:val="en-US" w:eastAsia="zh-CN"/>
        </w:rPr>
        <w:t xml:space="preserve"> and up to gNB implementation</w:t>
      </w:r>
      <w:r w:rsidR="0026151B">
        <w:rPr>
          <w:rFonts w:eastAsiaTheme="minorEastAsia"/>
          <w:sz w:val="21"/>
          <w:szCs w:val="21"/>
          <w:lang w:val="en-US" w:eastAsia="zh-CN"/>
        </w:rPr>
        <w:t xml:space="preserve">. </w:t>
      </w:r>
    </w:p>
    <w:tbl>
      <w:tblPr>
        <w:tblStyle w:val="af"/>
        <w:tblW w:w="0" w:type="auto"/>
        <w:tblLook w:val="04A0" w:firstRow="1" w:lastRow="0" w:firstColumn="1" w:lastColumn="0" w:noHBand="0" w:noVBand="1"/>
      </w:tblPr>
      <w:tblGrid>
        <w:gridCol w:w="9962"/>
      </w:tblGrid>
      <w:tr w:rsidR="003740C7" w14:paraId="2EDE464E" w14:textId="77777777" w:rsidTr="003740C7">
        <w:tc>
          <w:tcPr>
            <w:tcW w:w="9962" w:type="dxa"/>
          </w:tcPr>
          <w:p w14:paraId="7C7E1369" w14:textId="77777777" w:rsidR="003740C7" w:rsidRPr="00F23961" w:rsidRDefault="003740C7" w:rsidP="003740C7">
            <w:pPr>
              <w:overflowPunct/>
              <w:autoSpaceDE/>
              <w:autoSpaceDN/>
              <w:adjustRightInd/>
              <w:spacing w:before="0" w:after="0" w:line="240" w:lineRule="auto"/>
              <w:jc w:val="left"/>
              <w:textAlignment w:val="auto"/>
              <w:rPr>
                <w:rFonts w:ascii="Times" w:eastAsia="Batang" w:hAnsi="Times"/>
                <w:b/>
                <w:bCs/>
                <w:sz w:val="21"/>
                <w:szCs w:val="21"/>
                <w:lang w:eastAsia="x-none"/>
              </w:rPr>
            </w:pPr>
            <w:r w:rsidRPr="00F23961">
              <w:rPr>
                <w:rFonts w:ascii="Times" w:eastAsia="Batang" w:hAnsi="Times"/>
                <w:b/>
                <w:bCs/>
                <w:sz w:val="21"/>
                <w:szCs w:val="21"/>
                <w:highlight w:val="green"/>
                <w:lang w:eastAsia="x-none"/>
              </w:rPr>
              <w:t>Agreement</w:t>
            </w:r>
          </w:p>
          <w:p w14:paraId="0BBB8BAC" w14:textId="7E42B527" w:rsidR="003740C7" w:rsidRPr="00F23961" w:rsidRDefault="003740C7" w:rsidP="003740C7">
            <w:pPr>
              <w:overflowPunct/>
              <w:autoSpaceDE/>
              <w:autoSpaceDN/>
              <w:adjustRightInd/>
              <w:spacing w:before="0" w:after="0" w:line="240" w:lineRule="auto"/>
              <w:jc w:val="left"/>
              <w:textAlignment w:val="auto"/>
              <w:rPr>
                <w:rFonts w:ascii="Times" w:eastAsia="PMingLiU" w:hAnsi="Times"/>
                <w:bCs/>
                <w:sz w:val="21"/>
                <w:szCs w:val="21"/>
              </w:rPr>
            </w:pPr>
            <w:r w:rsidRPr="00F23961">
              <w:rPr>
                <w:rFonts w:ascii="Times" w:eastAsia="PMingLiU" w:hAnsi="Times"/>
                <w:bCs/>
                <w:sz w:val="21"/>
                <w:szCs w:val="21"/>
              </w:rPr>
              <w:t>For The repetition periodicity of SIB1 within the time window of on-demand SIB1,</w:t>
            </w:r>
          </w:p>
          <w:p w14:paraId="6DE96BED" w14:textId="0885AE4B" w:rsidR="003740C7" w:rsidRPr="003740C7" w:rsidRDefault="003740C7" w:rsidP="003740C7">
            <w:pPr>
              <w:widowControl w:val="0"/>
              <w:numPr>
                <w:ilvl w:val="0"/>
                <w:numId w:val="13"/>
              </w:numPr>
              <w:overflowPunct/>
              <w:autoSpaceDE/>
              <w:autoSpaceDN/>
              <w:adjustRightInd/>
              <w:spacing w:before="0" w:after="0" w:line="240" w:lineRule="auto"/>
              <w:contextualSpacing/>
              <w:jc w:val="left"/>
              <w:textAlignment w:val="auto"/>
              <w:rPr>
                <w:rFonts w:ascii="Times" w:eastAsia="PMingLiU" w:hAnsi="Times"/>
                <w:bCs/>
              </w:rPr>
            </w:pPr>
            <w:r w:rsidRPr="00F23961">
              <w:rPr>
                <w:rFonts w:ascii="Times" w:eastAsia="PMingLiU" w:hAnsi="Times"/>
                <w:bCs/>
                <w:sz w:val="21"/>
                <w:szCs w:val="21"/>
              </w:rPr>
              <w:t>Up to NW implementation (no change to existing specification)</w:t>
            </w:r>
          </w:p>
        </w:tc>
      </w:tr>
    </w:tbl>
    <w:p w14:paraId="2CC5D0D6" w14:textId="77777777" w:rsidR="00EC4456" w:rsidRDefault="00EC4456">
      <w:pPr>
        <w:overflowPunct/>
        <w:autoSpaceDE/>
        <w:autoSpaceDN/>
        <w:adjustRightInd/>
        <w:spacing w:before="0" w:after="0" w:line="240" w:lineRule="auto"/>
        <w:jc w:val="left"/>
        <w:textAlignment w:val="auto"/>
        <w:rPr>
          <w:rFonts w:eastAsiaTheme="minorEastAsia"/>
          <w:sz w:val="21"/>
          <w:szCs w:val="21"/>
          <w:lang w:val="en-US" w:eastAsia="zh-CN"/>
        </w:rPr>
      </w:pPr>
    </w:p>
    <w:p w14:paraId="1A08765C" w14:textId="77777777" w:rsidR="005E0DB8" w:rsidRDefault="005E0DB8" w:rsidP="005E0DB8">
      <w:pPr>
        <w:keepNext/>
        <w:overflowPunct/>
        <w:autoSpaceDE/>
        <w:autoSpaceDN/>
        <w:adjustRightInd/>
        <w:spacing w:before="0" w:after="0" w:line="240" w:lineRule="auto"/>
        <w:jc w:val="center"/>
        <w:textAlignment w:val="auto"/>
      </w:pPr>
      <w:r>
        <w:rPr>
          <w:rFonts w:ascii="Times" w:eastAsiaTheme="minorEastAsia" w:hAnsi="Times"/>
          <w:noProof/>
          <w:sz w:val="21"/>
          <w:szCs w:val="21"/>
          <w:lang w:val="en-US" w:eastAsia="zh-CN"/>
        </w:rPr>
        <w:drawing>
          <wp:inline distT="0" distB="0" distL="0" distR="0" wp14:anchorId="1CC7F1EB" wp14:editId="3D988197">
            <wp:extent cx="4657449" cy="108102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76527" cy="1085455"/>
                    </a:xfrm>
                    <a:prstGeom prst="rect">
                      <a:avLst/>
                    </a:prstGeom>
                    <a:noFill/>
                  </pic:spPr>
                </pic:pic>
              </a:graphicData>
            </a:graphic>
          </wp:inline>
        </w:drawing>
      </w:r>
    </w:p>
    <w:p w14:paraId="51B1604B" w14:textId="77777777" w:rsidR="005E0DB8" w:rsidRPr="00CD6FAD" w:rsidRDefault="005E0DB8" w:rsidP="005E0DB8">
      <w:pPr>
        <w:pStyle w:val="ad"/>
        <w:jc w:val="center"/>
        <w:rPr>
          <w:rFonts w:ascii="Times" w:eastAsiaTheme="minorEastAsia" w:hAnsi="Times"/>
          <w:b w:val="0"/>
          <w:bCs w:val="0"/>
          <w:sz w:val="21"/>
          <w:szCs w:val="21"/>
          <w:lang w:val="en-US" w:eastAsia="zh-CN"/>
        </w:rPr>
      </w:pPr>
      <w:bookmarkStart w:id="15" w:name="_Ref197615422"/>
      <w:r w:rsidRPr="00CD6FAD">
        <w:rPr>
          <w:b w:val="0"/>
          <w:bCs w:val="0"/>
          <w:sz w:val="21"/>
          <w:szCs w:val="21"/>
        </w:rPr>
        <w:t xml:space="preserve">Figure </w:t>
      </w:r>
      <w:r w:rsidRPr="00CD6FAD">
        <w:rPr>
          <w:b w:val="0"/>
          <w:bCs w:val="0"/>
          <w:sz w:val="21"/>
          <w:szCs w:val="21"/>
        </w:rPr>
        <w:fldChar w:fldCharType="begin"/>
      </w:r>
      <w:r w:rsidRPr="00CD6FAD">
        <w:rPr>
          <w:b w:val="0"/>
          <w:bCs w:val="0"/>
          <w:sz w:val="21"/>
          <w:szCs w:val="21"/>
        </w:rPr>
        <w:instrText xml:space="preserve"> SEQ Figure \* ARABIC </w:instrText>
      </w:r>
      <w:r w:rsidRPr="00CD6FAD">
        <w:rPr>
          <w:b w:val="0"/>
          <w:bCs w:val="0"/>
          <w:sz w:val="21"/>
          <w:szCs w:val="21"/>
        </w:rPr>
        <w:fldChar w:fldCharType="separate"/>
      </w:r>
      <w:r w:rsidRPr="00CD6FAD">
        <w:rPr>
          <w:b w:val="0"/>
          <w:bCs w:val="0"/>
          <w:noProof/>
          <w:sz w:val="21"/>
          <w:szCs w:val="21"/>
        </w:rPr>
        <w:t>2</w:t>
      </w:r>
      <w:r w:rsidRPr="00CD6FAD">
        <w:rPr>
          <w:b w:val="0"/>
          <w:bCs w:val="0"/>
          <w:sz w:val="21"/>
          <w:szCs w:val="21"/>
        </w:rPr>
        <w:fldChar w:fldCharType="end"/>
      </w:r>
      <w:bookmarkEnd w:id="15"/>
      <w:r>
        <w:rPr>
          <w:b w:val="0"/>
          <w:bCs w:val="0"/>
          <w:sz w:val="21"/>
          <w:szCs w:val="21"/>
        </w:rPr>
        <w:t xml:space="preserve"> Example of a time window fo</w:t>
      </w:r>
      <w:r w:rsidRPr="00CD6FAD">
        <w:rPr>
          <w:b w:val="0"/>
          <w:bCs w:val="0"/>
          <w:sz w:val="21"/>
          <w:szCs w:val="21"/>
        </w:rPr>
        <w:t>r on-dema</w:t>
      </w:r>
      <w:r w:rsidRPr="00CD6FAD">
        <w:rPr>
          <w:rFonts w:eastAsiaTheme="minorEastAsia"/>
          <w:b w:val="0"/>
          <w:bCs w:val="0"/>
          <w:sz w:val="21"/>
          <w:szCs w:val="21"/>
          <w:lang w:eastAsia="zh-CN"/>
        </w:rPr>
        <w:t>nd SIB1</w:t>
      </w:r>
    </w:p>
    <w:p w14:paraId="10EB54D0" w14:textId="77777777" w:rsidR="005E0DB8" w:rsidRDefault="005E0DB8" w:rsidP="005E0DB8">
      <w:pPr>
        <w:overflowPunct/>
        <w:autoSpaceDE/>
        <w:autoSpaceDN/>
        <w:adjustRightInd/>
        <w:spacing w:after="0" w:line="240" w:lineRule="auto"/>
        <w:textAlignment w:val="auto"/>
        <w:rPr>
          <w:rFonts w:eastAsia="PMingLiU"/>
          <w:b/>
          <w:bCs/>
          <w:i/>
          <w:iCs/>
          <w:sz w:val="21"/>
          <w:szCs w:val="21"/>
        </w:rPr>
      </w:pPr>
      <w:r w:rsidRPr="00ED042A">
        <w:rPr>
          <w:rFonts w:eastAsia="PMingLiU"/>
          <w:b/>
          <w:bCs/>
          <w:i/>
          <w:iCs/>
          <w:sz w:val="21"/>
          <w:szCs w:val="21"/>
        </w:rPr>
        <w:t xml:space="preserve">Proposal </w:t>
      </w:r>
      <w:r>
        <w:rPr>
          <w:rFonts w:eastAsia="PMingLiU"/>
          <w:b/>
          <w:bCs/>
          <w:i/>
          <w:iCs/>
          <w:sz w:val="21"/>
          <w:szCs w:val="21"/>
        </w:rPr>
        <w:t>3</w:t>
      </w:r>
      <w:r w:rsidRPr="00ED042A">
        <w:rPr>
          <w:rFonts w:eastAsia="PMingLiU"/>
          <w:b/>
          <w:bCs/>
          <w:i/>
          <w:iCs/>
          <w:sz w:val="21"/>
          <w:szCs w:val="21"/>
        </w:rPr>
        <w:t>:</w:t>
      </w:r>
      <w:r>
        <w:rPr>
          <w:rFonts w:eastAsia="PMingLiU"/>
          <w:b/>
          <w:bCs/>
          <w:i/>
          <w:iCs/>
          <w:sz w:val="21"/>
          <w:szCs w:val="21"/>
        </w:rPr>
        <w:t xml:space="preserve"> For the value range of the time window duration for on-demand SIB1, Option 1 is adopted.</w:t>
      </w:r>
    </w:p>
    <w:p w14:paraId="2F217B17" w14:textId="77777777" w:rsidR="005E0DB8" w:rsidRPr="006D1AF1" w:rsidRDefault="005E0DB8" w:rsidP="005E0DB8">
      <w:pPr>
        <w:numPr>
          <w:ilvl w:val="0"/>
          <w:numId w:val="11"/>
        </w:numPr>
        <w:overflowPunct/>
        <w:autoSpaceDE/>
        <w:autoSpaceDN/>
        <w:adjustRightInd/>
        <w:spacing w:after="0" w:line="240" w:lineRule="auto"/>
        <w:textAlignment w:val="auto"/>
        <w:rPr>
          <w:rFonts w:eastAsia="PMingLiU"/>
          <w:b/>
          <w:bCs/>
          <w:i/>
          <w:iCs/>
          <w:sz w:val="21"/>
          <w:szCs w:val="21"/>
        </w:rPr>
      </w:pPr>
      <w:r>
        <w:rPr>
          <w:rFonts w:eastAsia="PMingLiU"/>
          <w:b/>
          <w:bCs/>
          <w:i/>
          <w:iCs/>
          <w:sz w:val="21"/>
          <w:szCs w:val="21"/>
        </w:rPr>
        <w:t xml:space="preserve">Option 1: </w:t>
      </w:r>
      <w:r w:rsidRPr="00EC4456">
        <w:rPr>
          <w:rFonts w:eastAsia="Malgun Gothic"/>
          <w:b/>
          <w:bCs/>
          <w:i/>
          <w:iCs/>
          <w:sz w:val="21"/>
          <w:szCs w:val="21"/>
          <w:lang w:eastAsia="zh-CN"/>
        </w:rPr>
        <w:t>Use the value-range for si-windowLength (from 5 slots to 5120 slot) as starting point.</w:t>
      </w:r>
    </w:p>
    <w:p w14:paraId="2829C2C3" w14:textId="77777777" w:rsidR="00053C0C" w:rsidRPr="00EC4456" w:rsidRDefault="00053C0C">
      <w:pPr>
        <w:overflowPunct/>
        <w:autoSpaceDE/>
        <w:autoSpaceDN/>
        <w:adjustRightInd/>
        <w:spacing w:before="0" w:after="0" w:line="240" w:lineRule="auto"/>
        <w:jc w:val="left"/>
        <w:textAlignment w:val="auto"/>
        <w:rPr>
          <w:rFonts w:ascii="Times" w:eastAsiaTheme="minorEastAsia" w:hAnsi="Times"/>
          <w:sz w:val="21"/>
          <w:szCs w:val="21"/>
          <w:lang w:eastAsia="zh-CN"/>
        </w:rPr>
      </w:pPr>
    </w:p>
    <w:p w14:paraId="6521797F" w14:textId="77777777" w:rsidR="002F071C" w:rsidRPr="00F50C78" w:rsidRDefault="002F071C" w:rsidP="002F071C">
      <w:pPr>
        <w:pStyle w:val="2"/>
        <w:rPr>
          <w:b/>
          <w:bCs/>
          <w:sz w:val="24"/>
          <w:szCs w:val="24"/>
        </w:rPr>
      </w:pPr>
      <w:r>
        <w:rPr>
          <w:rFonts w:hint="eastAsia"/>
          <w:b/>
          <w:bCs/>
          <w:sz w:val="24"/>
          <w:szCs w:val="24"/>
        </w:rPr>
        <w:t>T</w:t>
      </w:r>
      <w:r>
        <w:rPr>
          <w:b/>
          <w:bCs/>
          <w:sz w:val="24"/>
          <w:szCs w:val="24"/>
        </w:rPr>
        <w:t>P for TS 38.213</w:t>
      </w:r>
    </w:p>
    <w:p w14:paraId="503EE1FD" w14:textId="07B90A31" w:rsidR="002F071C" w:rsidRPr="002F071C" w:rsidRDefault="003E3FD9" w:rsidP="002F071C">
      <w:pPr>
        <w:overflowPunct/>
        <w:autoSpaceDE/>
        <w:autoSpaceDN/>
        <w:adjustRightInd/>
        <w:spacing w:beforeLines="50" w:before="120" w:after="0" w:line="240" w:lineRule="auto"/>
        <w:jc w:val="left"/>
        <w:textAlignment w:val="auto"/>
        <w:rPr>
          <w:rFonts w:eastAsia="Batang"/>
          <w:sz w:val="21"/>
          <w:szCs w:val="21"/>
          <w:lang w:eastAsia="en-US"/>
        </w:rPr>
      </w:pPr>
      <w:r>
        <w:rPr>
          <w:rFonts w:eastAsia="Batang"/>
          <w:sz w:val="21"/>
          <w:szCs w:val="21"/>
          <w:lang w:eastAsia="zh-CN"/>
        </w:rPr>
        <w:t xml:space="preserve">In the latest CR for TS38.213 [5], the </w:t>
      </w:r>
      <w:r w:rsidR="00A6047F">
        <w:rPr>
          <w:rFonts w:eastAsia="Batang"/>
          <w:sz w:val="21"/>
          <w:szCs w:val="21"/>
          <w:lang w:eastAsia="zh-CN"/>
        </w:rPr>
        <w:t xml:space="preserve">condition </w:t>
      </w:r>
      <w:r>
        <w:rPr>
          <w:rFonts w:eastAsia="Batang"/>
          <w:sz w:val="21"/>
          <w:szCs w:val="21"/>
          <w:lang w:eastAsia="zh-CN"/>
        </w:rPr>
        <w:t>that UE is not required to monitor PDCCH for on-demand SIB1 is captured as below:</w:t>
      </w:r>
    </w:p>
    <w:tbl>
      <w:tblPr>
        <w:tblStyle w:val="53"/>
        <w:tblW w:w="0" w:type="auto"/>
        <w:tblLook w:val="04A0" w:firstRow="1" w:lastRow="0" w:firstColumn="1" w:lastColumn="0" w:noHBand="0" w:noVBand="1"/>
      </w:tblPr>
      <w:tblGrid>
        <w:gridCol w:w="9631"/>
      </w:tblGrid>
      <w:tr w:rsidR="002F071C" w:rsidRPr="002F071C" w14:paraId="06BC120C" w14:textId="77777777" w:rsidTr="00662021">
        <w:tc>
          <w:tcPr>
            <w:tcW w:w="9631" w:type="dxa"/>
          </w:tcPr>
          <w:p w14:paraId="1770937C" w14:textId="77777777" w:rsidR="008D0EFF" w:rsidRPr="008B78CC" w:rsidRDefault="008D0EFF" w:rsidP="008D0EFF">
            <w:pPr>
              <w:rPr>
                <w:b/>
                <w:color w:val="C00000"/>
                <w:sz w:val="21"/>
                <w:szCs w:val="21"/>
                <w:lang w:eastAsia="zh-CN"/>
              </w:rPr>
            </w:pPr>
            <w:bookmarkStart w:id="16" w:name="_Hlk142057521"/>
            <w:r>
              <w:rPr>
                <w:b/>
                <w:sz w:val="21"/>
                <w:szCs w:val="21"/>
              </w:rPr>
              <w:t>23  UE procedure to request SIB1 reception</w:t>
            </w:r>
          </w:p>
          <w:p w14:paraId="54D6B717" w14:textId="77777777" w:rsidR="008D0EFF" w:rsidRPr="00440E54" w:rsidRDefault="008D0EFF" w:rsidP="008D0EFF">
            <w:pPr>
              <w:rPr>
                <w:rFonts w:eastAsiaTheme="minorEastAsia"/>
                <w:color w:val="C00000"/>
                <w:sz w:val="21"/>
                <w:szCs w:val="21"/>
                <w:lang w:eastAsia="zh-CN"/>
              </w:rPr>
            </w:pPr>
            <w:r w:rsidRPr="00440E54">
              <w:rPr>
                <w:color w:val="C00000"/>
                <w:sz w:val="21"/>
                <w:szCs w:val="21"/>
                <w:lang w:eastAsia="zh-CN"/>
              </w:rPr>
              <w:t>-----------------------omitted text-----------------------</w:t>
            </w:r>
          </w:p>
          <w:p w14:paraId="4C3ACC4A" w14:textId="77777777" w:rsidR="002F071C" w:rsidRPr="003E3FD9" w:rsidRDefault="003E3FD9" w:rsidP="003E3FD9">
            <w:pPr>
              <w:overflowPunct/>
              <w:autoSpaceDE/>
              <w:autoSpaceDN/>
              <w:adjustRightInd/>
              <w:spacing w:before="0" w:after="180" w:line="240" w:lineRule="auto"/>
              <w:jc w:val="left"/>
              <w:textAlignment w:val="auto"/>
              <w:rPr>
                <w:rFonts w:eastAsia="宋体"/>
                <w:lang w:eastAsia="en-US"/>
              </w:rPr>
            </w:pPr>
            <w:r w:rsidRPr="00440E54">
              <w:rPr>
                <w:rFonts w:eastAsia="宋体"/>
                <w:sz w:val="21"/>
                <w:szCs w:val="21"/>
                <w:lang w:eastAsia="en-US"/>
              </w:rPr>
              <w:t xml:space="preserve">[If the SS/PBCH block on the second cell indicates </w:t>
            </w:r>
            <m:oMath>
              <m:sSub>
                <m:sSubPr>
                  <m:ctrlPr>
                    <w:rPr>
                      <w:rFonts w:ascii="Cambria Math" w:eastAsia="宋体" w:hAnsi="Cambria Math"/>
                      <w:iCs/>
                      <w:sz w:val="21"/>
                      <w:szCs w:val="21"/>
                      <w:lang w:eastAsia="en-US"/>
                    </w:rPr>
                  </m:ctrlPr>
                </m:sSubPr>
                <m:e>
                  <m:r>
                    <w:rPr>
                      <w:rFonts w:ascii="Cambria Math" w:eastAsia="宋体" w:hAnsi="Cambria Math"/>
                      <w:sz w:val="21"/>
                      <w:szCs w:val="21"/>
                      <w:lang w:eastAsia="en-US"/>
                    </w:rPr>
                    <m:t>k</m:t>
                  </m:r>
                </m:e>
                <m:sub>
                  <m:r>
                    <m:rPr>
                      <m:sty m:val="p"/>
                    </m:rPr>
                    <w:rPr>
                      <w:rFonts w:ascii="Cambria Math" w:eastAsia="宋体" w:hAnsi="Cambria Math"/>
                      <w:sz w:val="21"/>
                      <w:szCs w:val="21"/>
                      <w:lang w:eastAsia="en-US"/>
                    </w:rPr>
                    <m:t>SSB</m:t>
                  </m:r>
                </m:sub>
              </m:sSub>
              <m:r>
                <w:rPr>
                  <w:rFonts w:ascii="Cambria Math" w:eastAsia="宋体" w:hAnsi="Cambria Math"/>
                  <w:sz w:val="21"/>
                  <w:szCs w:val="21"/>
                  <w:lang w:eastAsia="en-US"/>
                </w:rPr>
                <m:t>&gt;23</m:t>
              </m:r>
            </m:oMath>
            <w:r w:rsidRPr="00440E54">
              <w:rPr>
                <w:rFonts w:eastAsia="宋体"/>
                <w:iCs/>
                <w:sz w:val="21"/>
                <w:szCs w:val="21"/>
                <w:lang w:eastAsia="en-US"/>
              </w:rPr>
              <w:t xml:space="preserve"> for FR1 or </w:t>
            </w:r>
            <m:oMath>
              <m:sSub>
                <m:sSubPr>
                  <m:ctrlPr>
                    <w:rPr>
                      <w:rFonts w:ascii="Cambria Math" w:eastAsia="宋体" w:hAnsi="Cambria Math"/>
                      <w:iCs/>
                      <w:sz w:val="21"/>
                      <w:szCs w:val="21"/>
                      <w:lang w:eastAsia="en-US"/>
                    </w:rPr>
                  </m:ctrlPr>
                </m:sSubPr>
                <m:e>
                  <m:r>
                    <w:rPr>
                      <w:rFonts w:ascii="Cambria Math" w:eastAsia="宋体" w:hAnsi="Cambria Math"/>
                      <w:sz w:val="21"/>
                      <w:szCs w:val="21"/>
                      <w:lang w:eastAsia="en-US"/>
                    </w:rPr>
                    <m:t>k</m:t>
                  </m:r>
                </m:e>
                <m:sub>
                  <m:r>
                    <m:rPr>
                      <m:sty m:val="p"/>
                    </m:rPr>
                    <w:rPr>
                      <w:rFonts w:ascii="Cambria Math" w:eastAsia="宋体" w:hAnsi="Cambria Math"/>
                      <w:sz w:val="21"/>
                      <w:szCs w:val="21"/>
                      <w:lang w:eastAsia="en-US"/>
                    </w:rPr>
                    <m:t>SSB</m:t>
                  </m:r>
                </m:sub>
              </m:sSub>
              <m:r>
                <w:rPr>
                  <w:rFonts w:ascii="Cambria Math" w:eastAsia="宋体" w:hAnsi="Cambria Math"/>
                  <w:sz w:val="21"/>
                  <w:szCs w:val="21"/>
                  <w:lang w:eastAsia="en-US"/>
                </w:rPr>
                <m:t>&gt;11</m:t>
              </m:r>
            </m:oMath>
            <w:r w:rsidRPr="00440E54">
              <w:rPr>
                <w:rFonts w:eastAsia="宋体"/>
                <w:iCs/>
                <w:sz w:val="21"/>
                <w:szCs w:val="21"/>
                <w:lang w:eastAsia="en-US"/>
              </w:rPr>
              <w:t xml:space="preserve"> for FR2,] </w:t>
            </w:r>
            <w:r w:rsidRPr="00440E54">
              <w:rPr>
                <w:rFonts w:eastAsia="宋体"/>
                <w:sz w:val="21"/>
                <w:szCs w:val="21"/>
                <w:lang w:eastAsia="en-US"/>
              </w:rPr>
              <w:t xml:space="preserve">the UE is not required to monitor PDCCH </w:t>
            </w:r>
            <w:r w:rsidRPr="00440E54">
              <w:rPr>
                <w:rFonts w:eastAsia="宋体"/>
                <w:bCs/>
                <w:sz w:val="21"/>
                <w:szCs w:val="21"/>
                <w:lang w:eastAsia="ja-JP"/>
              </w:rPr>
              <w:t xml:space="preserve">on the second cell </w:t>
            </w:r>
            <w:r w:rsidRPr="00440E54">
              <w:rPr>
                <w:rFonts w:eastAsia="宋体"/>
                <w:sz w:val="21"/>
                <w:szCs w:val="21"/>
                <w:lang w:val="en-US" w:eastAsia="en-US"/>
              </w:rPr>
              <w:t>to detect</w:t>
            </w:r>
            <w:r w:rsidRPr="00440E54">
              <w:rPr>
                <w:rFonts w:eastAsia="宋体"/>
                <w:sz w:val="21"/>
                <w:szCs w:val="21"/>
                <w:lang w:eastAsia="en-US"/>
              </w:rPr>
              <w:t xml:space="preserve"> the DCI format 1_0 with CRC scrambled by the SI-RNTI prior to a reception of a PDSCH scheduled by the DCI format 1_0 with CRC scrambled by the RA-RNTI.</w:t>
            </w:r>
          </w:p>
        </w:tc>
      </w:tr>
    </w:tbl>
    <w:bookmarkEnd w:id="16"/>
    <w:p w14:paraId="780CFDB2" w14:textId="511B86E1" w:rsidR="002F071C" w:rsidRPr="002F071C" w:rsidRDefault="002F071C" w:rsidP="002F071C">
      <w:pPr>
        <w:overflowPunct/>
        <w:autoSpaceDE/>
        <w:autoSpaceDN/>
        <w:adjustRightInd/>
        <w:spacing w:beforeLines="50" w:before="120" w:after="0" w:line="240" w:lineRule="auto"/>
        <w:jc w:val="left"/>
        <w:textAlignment w:val="auto"/>
        <w:rPr>
          <w:rFonts w:eastAsia="Batang"/>
          <w:sz w:val="21"/>
          <w:szCs w:val="21"/>
          <w:lang w:eastAsia="en-US"/>
        </w:rPr>
      </w:pPr>
      <w:r w:rsidRPr="002F071C">
        <w:rPr>
          <w:rFonts w:eastAsia="Batang"/>
          <w:sz w:val="21"/>
          <w:szCs w:val="21"/>
          <w:lang w:eastAsia="en-US"/>
        </w:rPr>
        <w:t xml:space="preserve">However, </w:t>
      </w:r>
      <w:r w:rsidR="003E3FD9">
        <w:rPr>
          <w:rFonts w:eastAsia="Batang"/>
          <w:sz w:val="21"/>
          <w:szCs w:val="21"/>
          <w:lang w:eastAsia="en-US"/>
        </w:rPr>
        <w:t xml:space="preserve">the monitoring behaviour depends on whether UE successfully </w:t>
      </w:r>
      <w:r w:rsidR="00A6047F">
        <w:rPr>
          <w:rFonts w:eastAsia="Batang"/>
          <w:sz w:val="21"/>
          <w:szCs w:val="21"/>
          <w:lang w:eastAsia="en-US"/>
        </w:rPr>
        <w:t xml:space="preserve">receives </w:t>
      </w:r>
      <w:r w:rsidR="003E3FD9">
        <w:rPr>
          <w:rFonts w:eastAsia="Batang"/>
          <w:sz w:val="21"/>
          <w:szCs w:val="21"/>
          <w:lang w:eastAsia="en-US"/>
        </w:rPr>
        <w:t xml:space="preserve">its RAR in </w:t>
      </w:r>
      <w:r w:rsidR="00A6047F">
        <w:rPr>
          <w:rFonts w:eastAsia="Batang"/>
          <w:sz w:val="21"/>
          <w:szCs w:val="21"/>
          <w:lang w:eastAsia="en-US"/>
        </w:rPr>
        <w:t xml:space="preserve">response </w:t>
      </w:r>
      <w:r w:rsidR="003E3FD9">
        <w:rPr>
          <w:rFonts w:eastAsia="Batang"/>
          <w:sz w:val="21"/>
          <w:szCs w:val="21"/>
          <w:lang w:eastAsia="en-US"/>
        </w:rPr>
        <w:t>to the UL</w:t>
      </w:r>
      <w:r w:rsidR="00C74323">
        <w:rPr>
          <w:rFonts w:eastAsia="Batang"/>
          <w:sz w:val="21"/>
          <w:szCs w:val="21"/>
          <w:lang w:eastAsia="en-US"/>
        </w:rPr>
        <w:t>-</w:t>
      </w:r>
      <w:r w:rsidR="003E3FD9">
        <w:rPr>
          <w:rFonts w:eastAsia="Batang"/>
          <w:sz w:val="21"/>
          <w:szCs w:val="21"/>
          <w:lang w:eastAsia="en-US"/>
        </w:rPr>
        <w:t>WUS</w:t>
      </w:r>
      <w:r w:rsidR="009677F8">
        <w:rPr>
          <w:rFonts w:eastAsia="Batang"/>
          <w:sz w:val="21"/>
          <w:szCs w:val="21"/>
          <w:lang w:eastAsia="en-US"/>
        </w:rPr>
        <w:t>, as agreed in RAN1#120bis meeting [1].</w:t>
      </w:r>
    </w:p>
    <w:tbl>
      <w:tblPr>
        <w:tblStyle w:val="53"/>
        <w:tblW w:w="0" w:type="auto"/>
        <w:tblLook w:val="04A0" w:firstRow="1" w:lastRow="0" w:firstColumn="1" w:lastColumn="0" w:noHBand="0" w:noVBand="1"/>
      </w:tblPr>
      <w:tblGrid>
        <w:gridCol w:w="9631"/>
      </w:tblGrid>
      <w:tr w:rsidR="002F071C" w:rsidRPr="002F071C" w14:paraId="6B34DBEE" w14:textId="77777777" w:rsidTr="00662021">
        <w:tc>
          <w:tcPr>
            <w:tcW w:w="9631" w:type="dxa"/>
          </w:tcPr>
          <w:p w14:paraId="256D7D5E" w14:textId="77777777" w:rsidR="009677F8" w:rsidRPr="00440E54" w:rsidRDefault="009677F8" w:rsidP="009677F8">
            <w:pPr>
              <w:overflowPunct/>
              <w:autoSpaceDE/>
              <w:autoSpaceDN/>
              <w:adjustRightInd/>
              <w:spacing w:before="0" w:after="0" w:line="240" w:lineRule="auto"/>
              <w:jc w:val="left"/>
              <w:textAlignment w:val="auto"/>
              <w:rPr>
                <w:rFonts w:ascii="Times" w:eastAsia="Batang" w:hAnsi="Times" w:cs="Times"/>
                <w:b/>
                <w:bCs/>
                <w:sz w:val="21"/>
                <w:szCs w:val="21"/>
                <w:lang w:eastAsia="x-none"/>
              </w:rPr>
            </w:pPr>
            <w:bookmarkStart w:id="17" w:name="_Hlk196494825"/>
            <w:r w:rsidRPr="00440E54">
              <w:rPr>
                <w:rFonts w:ascii="Times" w:eastAsia="Batang" w:hAnsi="Times" w:cs="Times"/>
                <w:b/>
                <w:bCs/>
                <w:sz w:val="21"/>
                <w:szCs w:val="21"/>
                <w:highlight w:val="green"/>
                <w:lang w:eastAsia="x-none"/>
              </w:rPr>
              <w:t>Agreement</w:t>
            </w:r>
          </w:p>
          <w:p w14:paraId="746F419B" w14:textId="77777777" w:rsidR="002F071C" w:rsidRPr="009677F8" w:rsidRDefault="009677F8" w:rsidP="009677F8">
            <w:pPr>
              <w:overflowPunct/>
              <w:autoSpaceDE/>
              <w:autoSpaceDN/>
              <w:adjustRightInd/>
              <w:spacing w:before="0" w:after="0" w:line="240" w:lineRule="auto"/>
              <w:jc w:val="left"/>
              <w:textAlignment w:val="auto"/>
              <w:rPr>
                <w:rFonts w:ascii="Times" w:eastAsia="PMingLiU" w:hAnsi="Times" w:cs="Times"/>
                <w:szCs w:val="24"/>
                <w:lang w:val="en-US"/>
              </w:rPr>
            </w:pPr>
            <w:r w:rsidRPr="00440E54">
              <w:rPr>
                <w:rFonts w:ascii="Times" w:eastAsia="PMingLiU" w:hAnsi="Times" w:cs="Times"/>
                <w:sz w:val="21"/>
                <w:szCs w:val="21"/>
              </w:rPr>
              <w:t xml:space="preserve">After transmitting a UL-WUS, </w:t>
            </w:r>
            <w:r w:rsidRPr="00440E54">
              <w:rPr>
                <w:rFonts w:ascii="Times" w:eastAsia="PMingLiU" w:hAnsi="Times" w:cs="Times"/>
                <w:sz w:val="21"/>
                <w:szCs w:val="21"/>
                <w:lang w:val="en-US"/>
              </w:rPr>
              <w:t xml:space="preserve">UE is not required to monitor </w:t>
            </w:r>
            <w:r w:rsidRPr="00440E54">
              <w:rPr>
                <w:rFonts w:ascii="Times" w:eastAsia="PMingLiU" w:hAnsi="Times" w:cs="Times"/>
                <w:sz w:val="21"/>
                <w:szCs w:val="21"/>
              </w:rPr>
              <w:t>Type0-PDCCH occasion (for OD-SIB1)</w:t>
            </w:r>
            <w:r w:rsidRPr="00440E54">
              <w:rPr>
                <w:rFonts w:ascii="Times" w:eastAsia="PMingLiU" w:hAnsi="Times" w:cs="Times"/>
                <w:sz w:val="21"/>
                <w:szCs w:val="21"/>
                <w:lang w:val="en-US"/>
              </w:rPr>
              <w:t xml:space="preserve"> before UE successfully received its RAR in response to the UL WUS.</w:t>
            </w:r>
            <w:bookmarkEnd w:id="17"/>
          </w:p>
        </w:tc>
      </w:tr>
    </w:tbl>
    <w:p w14:paraId="65E626C8" w14:textId="77777777" w:rsidR="002F071C" w:rsidRPr="002F071C" w:rsidRDefault="002F071C" w:rsidP="002F071C">
      <w:pPr>
        <w:overflowPunct/>
        <w:autoSpaceDE/>
        <w:autoSpaceDN/>
        <w:adjustRightInd/>
        <w:spacing w:before="0" w:after="0" w:line="240" w:lineRule="auto"/>
        <w:ind w:left="1440" w:hanging="1440"/>
        <w:jc w:val="left"/>
        <w:textAlignment w:val="auto"/>
        <w:rPr>
          <w:rFonts w:ascii="Times" w:eastAsia="Batang" w:hAnsi="Times"/>
          <w:szCs w:val="24"/>
          <w:lang w:eastAsia="en-US"/>
        </w:rPr>
      </w:pPr>
    </w:p>
    <w:p w14:paraId="5EFEA2B6" w14:textId="7C35FE2C" w:rsidR="005440CA" w:rsidRPr="00440E54" w:rsidRDefault="002F071C" w:rsidP="00010530">
      <w:pPr>
        <w:rPr>
          <w:rFonts w:eastAsia="PMingLiU"/>
          <w:b/>
          <w:sz w:val="21"/>
          <w:szCs w:val="21"/>
          <w:u w:val="single"/>
        </w:rPr>
      </w:pPr>
      <w:r w:rsidRPr="002F071C">
        <w:rPr>
          <w:rFonts w:eastAsia="Batang"/>
          <w:sz w:val="21"/>
          <w:szCs w:val="21"/>
          <w:lang w:eastAsia="en-US"/>
        </w:rPr>
        <w:lastRenderedPageBreak/>
        <w:t>Hence, the current wording in TS38.21</w:t>
      </w:r>
      <w:r w:rsidR="009677F8">
        <w:rPr>
          <w:rFonts w:eastAsia="Batang"/>
          <w:sz w:val="21"/>
          <w:szCs w:val="21"/>
          <w:lang w:eastAsia="en-US"/>
        </w:rPr>
        <w:t>3</w:t>
      </w:r>
      <w:r w:rsidRPr="002F071C">
        <w:rPr>
          <w:rFonts w:eastAsia="Batang"/>
          <w:sz w:val="21"/>
          <w:szCs w:val="21"/>
          <w:lang w:eastAsia="en-US"/>
        </w:rPr>
        <w:t xml:space="preserve"> does not reflect the intention of the above agreement. In the other words, </w:t>
      </w:r>
      <w:r w:rsidR="00F4003D">
        <w:rPr>
          <w:rFonts w:eastAsia="Batang"/>
          <w:sz w:val="21"/>
          <w:szCs w:val="21"/>
          <w:lang w:eastAsia="en-US"/>
        </w:rPr>
        <w:t xml:space="preserve">when </w:t>
      </w:r>
      <w:r w:rsidR="009677F8">
        <w:rPr>
          <w:rFonts w:eastAsia="Batang"/>
          <w:sz w:val="21"/>
          <w:szCs w:val="21"/>
          <w:lang w:eastAsia="en-US"/>
        </w:rPr>
        <w:t>UE successfully receives a RAR</w:t>
      </w:r>
      <w:r w:rsidR="00F4003D">
        <w:rPr>
          <w:rFonts w:eastAsia="Batang"/>
          <w:sz w:val="21"/>
          <w:szCs w:val="21"/>
          <w:lang w:eastAsia="en-US"/>
        </w:rPr>
        <w:t xml:space="preserve">, </w:t>
      </w:r>
      <w:r w:rsidR="008D0EFF">
        <w:rPr>
          <w:rFonts w:eastAsia="Batang"/>
          <w:sz w:val="21"/>
          <w:szCs w:val="21"/>
          <w:lang w:eastAsia="en-US"/>
        </w:rPr>
        <w:t>it doesn’t mean the RAR is the one in response to its UL</w:t>
      </w:r>
      <w:r w:rsidR="00C74323">
        <w:rPr>
          <w:rFonts w:eastAsia="Batang"/>
          <w:sz w:val="21"/>
          <w:szCs w:val="21"/>
          <w:lang w:eastAsia="en-US"/>
        </w:rPr>
        <w:t>-</w:t>
      </w:r>
      <w:r w:rsidR="008D0EFF">
        <w:rPr>
          <w:rFonts w:eastAsia="Batang"/>
          <w:sz w:val="21"/>
          <w:szCs w:val="21"/>
          <w:lang w:eastAsia="en-US"/>
        </w:rPr>
        <w:t>WUS.</w:t>
      </w:r>
      <w:r w:rsidR="009677F8">
        <w:rPr>
          <w:rFonts w:eastAsia="Batang"/>
          <w:sz w:val="21"/>
          <w:szCs w:val="21"/>
          <w:lang w:eastAsia="en-US"/>
        </w:rPr>
        <w:t xml:space="preserve"> </w:t>
      </w:r>
      <w:r w:rsidRPr="002F071C">
        <w:rPr>
          <w:rFonts w:eastAsia="Batang"/>
          <w:sz w:val="21"/>
          <w:szCs w:val="21"/>
          <w:lang w:eastAsia="en-US"/>
        </w:rPr>
        <w:t xml:space="preserve"> Accordingly</w:t>
      </w:r>
      <w:r w:rsidRPr="002F071C">
        <w:rPr>
          <w:rFonts w:eastAsia="宋体"/>
          <w:sz w:val="21"/>
          <w:szCs w:val="21"/>
          <w:lang w:eastAsia="zh-CN"/>
        </w:rPr>
        <w:t xml:space="preserve">, we have the following text proposal so as to better reflect the spirit of </w:t>
      </w:r>
      <w:r w:rsidR="008D0EFF">
        <w:rPr>
          <w:rFonts w:eastAsia="宋体"/>
          <w:sz w:val="21"/>
          <w:szCs w:val="21"/>
          <w:lang w:eastAsia="zh-CN"/>
        </w:rPr>
        <w:t>above agreement</w:t>
      </w:r>
      <w:r w:rsidR="00A6047F">
        <w:rPr>
          <w:rFonts w:eastAsia="Batang"/>
          <w:sz w:val="21"/>
          <w:szCs w:val="21"/>
          <w:lang w:eastAsia="en-US"/>
        </w:rPr>
        <w:t>.</w:t>
      </w:r>
    </w:p>
    <w:p w14:paraId="69B517B3" w14:textId="77777777" w:rsidR="00010530" w:rsidRPr="008A0791" w:rsidRDefault="00010530" w:rsidP="00010530">
      <w:pPr>
        <w:rPr>
          <w:b/>
          <w:sz w:val="21"/>
          <w:szCs w:val="21"/>
          <w:u w:val="single"/>
        </w:rPr>
      </w:pPr>
      <w:r w:rsidRPr="008A0791">
        <w:rPr>
          <w:b/>
          <w:sz w:val="21"/>
          <w:szCs w:val="21"/>
          <w:u w:val="single"/>
        </w:rPr>
        <w:t xml:space="preserve">Text proposal#1: </w:t>
      </w:r>
    </w:p>
    <w:p w14:paraId="635B2A55" w14:textId="5D3568C3" w:rsidR="005440CA" w:rsidRPr="008B78CC" w:rsidRDefault="005440CA" w:rsidP="005440CA">
      <w:pPr>
        <w:spacing w:beforeLines="50" w:before="120"/>
        <w:rPr>
          <w:rFonts w:eastAsiaTheme="minorEastAsia"/>
          <w:sz w:val="21"/>
          <w:szCs w:val="21"/>
          <w:lang w:eastAsia="zh-CN"/>
        </w:rPr>
      </w:pPr>
      <w:r w:rsidRPr="008B78CC">
        <w:rPr>
          <w:rFonts w:eastAsiaTheme="minorEastAsia"/>
          <w:color w:val="ED7D31" w:themeColor="accent2"/>
          <w:sz w:val="21"/>
          <w:szCs w:val="21"/>
          <w:lang w:eastAsia="zh-CN"/>
        </w:rPr>
        <w:t xml:space="preserve">Change reason: </w:t>
      </w:r>
      <w:r w:rsidRPr="008B78CC">
        <w:rPr>
          <w:rFonts w:eastAsiaTheme="minorEastAsia"/>
          <w:sz w:val="21"/>
          <w:szCs w:val="21"/>
          <w:lang w:eastAsia="zh-CN"/>
        </w:rPr>
        <w:t xml:space="preserve">The </w:t>
      </w:r>
      <w:r w:rsidR="00A6047F">
        <w:rPr>
          <w:rFonts w:eastAsiaTheme="minorEastAsia"/>
          <w:sz w:val="21"/>
          <w:szCs w:val="21"/>
          <w:lang w:eastAsia="zh-CN"/>
        </w:rPr>
        <w:t xml:space="preserve">condition </w:t>
      </w:r>
      <w:r>
        <w:rPr>
          <w:rFonts w:eastAsiaTheme="minorEastAsia"/>
          <w:sz w:val="21"/>
          <w:szCs w:val="21"/>
          <w:lang w:eastAsia="zh-CN"/>
        </w:rPr>
        <w:t xml:space="preserve">that UE is not required to monitor PDCCH for on-demand SIB1 </w:t>
      </w:r>
      <w:r w:rsidR="00A6047F">
        <w:rPr>
          <w:rFonts w:eastAsia="宋体"/>
          <w:color w:val="000000" w:themeColor="text1"/>
          <w:sz w:val="21"/>
          <w:szCs w:val="21"/>
          <w:lang w:eastAsia="zh-CN"/>
        </w:rPr>
        <w:t>doesn’t cover the case wherein UE receives a RAR without response to its UL WUS.</w:t>
      </w:r>
    </w:p>
    <w:p w14:paraId="3B73E5D5" w14:textId="31944036" w:rsidR="005440CA" w:rsidRPr="008B78CC" w:rsidRDefault="005440CA" w:rsidP="005440CA">
      <w:pPr>
        <w:spacing w:beforeLines="50" w:before="120"/>
        <w:rPr>
          <w:rFonts w:eastAsiaTheme="minorEastAsia"/>
          <w:sz w:val="21"/>
          <w:szCs w:val="21"/>
          <w:lang w:eastAsia="zh-CN"/>
        </w:rPr>
      </w:pPr>
      <w:r w:rsidRPr="008B78CC">
        <w:rPr>
          <w:rFonts w:eastAsiaTheme="minorEastAsia"/>
          <w:color w:val="ED7D31" w:themeColor="accent2"/>
          <w:sz w:val="21"/>
          <w:szCs w:val="21"/>
          <w:lang w:eastAsia="zh-CN"/>
        </w:rPr>
        <w:t xml:space="preserve">Change summary: </w:t>
      </w:r>
      <w:r w:rsidRPr="008B78CC">
        <w:rPr>
          <w:rFonts w:eastAsiaTheme="minorEastAsia"/>
          <w:sz w:val="21"/>
          <w:szCs w:val="21"/>
          <w:lang w:eastAsia="zh-CN"/>
        </w:rPr>
        <w:t xml:space="preserve">Align </w:t>
      </w:r>
      <w:r>
        <w:rPr>
          <w:rFonts w:eastAsiaTheme="minorEastAsia"/>
          <w:sz w:val="21"/>
          <w:szCs w:val="21"/>
          <w:lang w:eastAsia="zh-CN"/>
        </w:rPr>
        <w:t xml:space="preserve">the monitoring behaviour with </w:t>
      </w:r>
      <w:r w:rsidR="00A6047F">
        <w:rPr>
          <w:rFonts w:eastAsiaTheme="minorEastAsia"/>
          <w:sz w:val="21"/>
          <w:szCs w:val="21"/>
          <w:lang w:eastAsia="zh-CN"/>
        </w:rPr>
        <w:t xml:space="preserve">RAN1 </w:t>
      </w:r>
      <w:r>
        <w:rPr>
          <w:rFonts w:eastAsiaTheme="minorEastAsia"/>
          <w:sz w:val="21"/>
          <w:szCs w:val="21"/>
          <w:lang w:eastAsia="zh-CN"/>
        </w:rPr>
        <w:t>agreement.</w:t>
      </w:r>
    </w:p>
    <w:p w14:paraId="3633F036" w14:textId="23D8F22A" w:rsidR="00010530" w:rsidRPr="00737834" w:rsidRDefault="005440CA" w:rsidP="00737834">
      <w:pPr>
        <w:spacing w:beforeLines="50" w:before="120"/>
        <w:rPr>
          <w:rFonts w:eastAsiaTheme="minorEastAsia"/>
          <w:sz w:val="21"/>
          <w:szCs w:val="21"/>
          <w:lang w:eastAsia="zh-CN"/>
        </w:rPr>
      </w:pPr>
      <w:r w:rsidRPr="008B78CC">
        <w:rPr>
          <w:rFonts w:eastAsiaTheme="minorEastAsia"/>
          <w:color w:val="ED7D31" w:themeColor="accent2"/>
          <w:sz w:val="21"/>
          <w:szCs w:val="21"/>
          <w:lang w:eastAsia="zh-CN"/>
        </w:rPr>
        <w:t>Consequence if not approved:</w:t>
      </w:r>
      <w:r w:rsidRPr="008B78CC">
        <w:rPr>
          <w:rFonts w:eastAsiaTheme="minorEastAsia"/>
          <w:sz w:val="21"/>
          <w:szCs w:val="21"/>
          <w:lang w:eastAsia="zh-CN"/>
        </w:rPr>
        <w:t xml:space="preserve"> </w:t>
      </w:r>
      <w:r>
        <w:rPr>
          <w:rFonts w:eastAsiaTheme="minorEastAsia"/>
          <w:sz w:val="21"/>
          <w:szCs w:val="21"/>
          <w:lang w:eastAsia="zh-CN"/>
        </w:rPr>
        <w:t xml:space="preserve">The UE behaviour is </w:t>
      </w:r>
      <w:r w:rsidR="00DF5237">
        <w:rPr>
          <w:rFonts w:eastAsiaTheme="minorEastAsia"/>
          <w:sz w:val="21"/>
          <w:szCs w:val="21"/>
          <w:lang w:eastAsia="zh-CN"/>
        </w:rPr>
        <w:t>ambiguous when UE successfully receives a RAR while the RAR is not the one in response to its UL</w:t>
      </w:r>
      <w:r w:rsidR="00C74323">
        <w:rPr>
          <w:rFonts w:eastAsiaTheme="minorEastAsia"/>
          <w:sz w:val="21"/>
          <w:szCs w:val="21"/>
          <w:lang w:eastAsia="zh-CN"/>
        </w:rPr>
        <w:t>-</w:t>
      </w:r>
      <w:r w:rsidR="00DF5237">
        <w:rPr>
          <w:rFonts w:eastAsiaTheme="minorEastAsia"/>
          <w:sz w:val="21"/>
          <w:szCs w:val="21"/>
          <w:lang w:eastAsia="zh-CN"/>
        </w:rPr>
        <w:t>WUS.</w:t>
      </w:r>
    </w:p>
    <w:tbl>
      <w:tblPr>
        <w:tblStyle w:val="53"/>
        <w:tblW w:w="0" w:type="auto"/>
        <w:tblLook w:val="04A0" w:firstRow="1" w:lastRow="0" w:firstColumn="1" w:lastColumn="0" w:noHBand="0" w:noVBand="1"/>
      </w:tblPr>
      <w:tblGrid>
        <w:gridCol w:w="9631"/>
      </w:tblGrid>
      <w:tr w:rsidR="002F071C" w:rsidRPr="002F071C" w14:paraId="750018BE" w14:textId="77777777" w:rsidTr="00662021">
        <w:tc>
          <w:tcPr>
            <w:tcW w:w="9631" w:type="dxa"/>
          </w:tcPr>
          <w:p w14:paraId="01930AAF" w14:textId="05A0A536" w:rsidR="008D0EFF" w:rsidRPr="008B78CC" w:rsidRDefault="00737834" w:rsidP="008D0EFF">
            <w:pPr>
              <w:rPr>
                <w:b/>
                <w:color w:val="C00000"/>
                <w:sz w:val="21"/>
                <w:szCs w:val="21"/>
                <w:lang w:eastAsia="zh-CN"/>
              </w:rPr>
            </w:pPr>
            <w:bookmarkStart w:id="18" w:name="_Hlk142554914"/>
            <w:r>
              <w:rPr>
                <w:b/>
                <w:sz w:val="21"/>
                <w:szCs w:val="21"/>
              </w:rPr>
              <w:t>23 UE</w:t>
            </w:r>
            <w:r w:rsidR="008D0EFF">
              <w:rPr>
                <w:b/>
                <w:sz w:val="21"/>
                <w:szCs w:val="21"/>
              </w:rPr>
              <w:t xml:space="preserve"> procedure to request SIB1 reception</w:t>
            </w:r>
          </w:p>
          <w:p w14:paraId="010D7E7F" w14:textId="77777777" w:rsidR="008D0EFF" w:rsidRPr="008D0EFF" w:rsidRDefault="008D0EFF" w:rsidP="008D0EFF">
            <w:pPr>
              <w:rPr>
                <w:rFonts w:eastAsiaTheme="minorEastAsia"/>
                <w:color w:val="C00000"/>
                <w:sz w:val="21"/>
                <w:szCs w:val="21"/>
                <w:lang w:eastAsia="zh-CN"/>
              </w:rPr>
            </w:pPr>
            <w:r w:rsidRPr="008B78CC">
              <w:rPr>
                <w:color w:val="C00000"/>
                <w:sz w:val="21"/>
                <w:szCs w:val="21"/>
                <w:lang w:eastAsia="zh-CN"/>
              </w:rPr>
              <w:t>-----------------------omitted text-----------------------</w:t>
            </w:r>
          </w:p>
          <w:p w14:paraId="7DBA73F9" w14:textId="3E64C9BB" w:rsidR="002F071C" w:rsidRPr="002F071C" w:rsidRDefault="008D0EFF" w:rsidP="008262F1">
            <w:pPr>
              <w:widowControl w:val="0"/>
              <w:overflowPunct/>
              <w:autoSpaceDE/>
              <w:autoSpaceDN/>
              <w:adjustRightInd/>
              <w:spacing w:before="0" w:after="180" w:line="240" w:lineRule="auto"/>
              <w:jc w:val="left"/>
              <w:textAlignment w:val="auto"/>
              <w:rPr>
                <w:rFonts w:eastAsia="等线"/>
                <w:color w:val="000000" w:themeColor="text1"/>
                <w:sz w:val="21"/>
                <w:szCs w:val="21"/>
                <w:lang w:eastAsia="zh-CN"/>
              </w:rPr>
            </w:pPr>
            <w:r w:rsidRPr="00DA443A">
              <w:rPr>
                <w:rFonts w:eastAsia="宋体"/>
                <w:color w:val="000000" w:themeColor="text1"/>
                <w:lang w:eastAsia="en-US"/>
              </w:rPr>
              <w:t xml:space="preserve">[If the SS/PBCH block on the second cell indicates </w:t>
            </w:r>
            <m:oMath>
              <m:sSub>
                <m:sSubPr>
                  <m:ctrlPr>
                    <w:rPr>
                      <w:rFonts w:ascii="Cambria Math" w:eastAsia="宋体" w:hAnsi="Cambria Math"/>
                      <w:iCs/>
                      <w:color w:val="000000" w:themeColor="text1"/>
                      <w:lang w:eastAsia="en-US"/>
                    </w:rPr>
                  </m:ctrlPr>
                </m:sSubPr>
                <m:e>
                  <m:r>
                    <w:rPr>
                      <w:rFonts w:ascii="Cambria Math" w:eastAsia="宋体" w:hAnsi="Cambria Math"/>
                      <w:color w:val="000000" w:themeColor="text1"/>
                      <w:lang w:eastAsia="en-US"/>
                    </w:rPr>
                    <m:t>k</m:t>
                  </m:r>
                </m:e>
                <m:sub>
                  <m:r>
                    <m:rPr>
                      <m:sty m:val="p"/>
                    </m:rPr>
                    <w:rPr>
                      <w:rFonts w:ascii="Cambria Math" w:eastAsia="宋体" w:hAnsi="Cambria Math"/>
                      <w:color w:val="000000" w:themeColor="text1"/>
                      <w:lang w:eastAsia="en-US"/>
                    </w:rPr>
                    <m:t>SSB</m:t>
                  </m:r>
                </m:sub>
              </m:sSub>
              <m:r>
                <w:rPr>
                  <w:rFonts w:ascii="Cambria Math" w:eastAsia="宋体" w:hAnsi="Cambria Math"/>
                  <w:color w:val="000000" w:themeColor="text1"/>
                  <w:lang w:eastAsia="en-US"/>
                </w:rPr>
                <m:t>&gt;23</m:t>
              </m:r>
            </m:oMath>
            <w:r w:rsidRPr="00DA443A">
              <w:rPr>
                <w:rFonts w:eastAsia="宋体"/>
                <w:iCs/>
                <w:color w:val="000000" w:themeColor="text1"/>
                <w:lang w:eastAsia="en-US"/>
              </w:rPr>
              <w:t xml:space="preserve"> for FR1 or </w:t>
            </w:r>
            <m:oMath>
              <m:sSub>
                <m:sSubPr>
                  <m:ctrlPr>
                    <w:rPr>
                      <w:rFonts w:ascii="Cambria Math" w:eastAsia="宋体" w:hAnsi="Cambria Math"/>
                      <w:iCs/>
                      <w:color w:val="000000" w:themeColor="text1"/>
                      <w:lang w:eastAsia="en-US"/>
                    </w:rPr>
                  </m:ctrlPr>
                </m:sSubPr>
                <m:e>
                  <m:r>
                    <w:rPr>
                      <w:rFonts w:ascii="Cambria Math" w:eastAsia="宋体" w:hAnsi="Cambria Math"/>
                      <w:color w:val="000000" w:themeColor="text1"/>
                      <w:lang w:eastAsia="en-US"/>
                    </w:rPr>
                    <m:t>k</m:t>
                  </m:r>
                </m:e>
                <m:sub>
                  <m:r>
                    <m:rPr>
                      <m:sty m:val="p"/>
                    </m:rPr>
                    <w:rPr>
                      <w:rFonts w:ascii="Cambria Math" w:eastAsia="宋体" w:hAnsi="Cambria Math"/>
                      <w:color w:val="000000" w:themeColor="text1"/>
                      <w:lang w:eastAsia="en-US"/>
                    </w:rPr>
                    <m:t>SSB</m:t>
                  </m:r>
                </m:sub>
              </m:sSub>
              <m:r>
                <w:rPr>
                  <w:rFonts w:ascii="Cambria Math" w:eastAsia="宋体" w:hAnsi="Cambria Math"/>
                  <w:color w:val="000000" w:themeColor="text1"/>
                  <w:lang w:eastAsia="en-US"/>
                </w:rPr>
                <m:t>&gt;11</m:t>
              </m:r>
            </m:oMath>
            <w:r w:rsidRPr="00DA443A">
              <w:rPr>
                <w:rFonts w:eastAsia="宋体"/>
                <w:iCs/>
                <w:color w:val="000000" w:themeColor="text1"/>
                <w:lang w:eastAsia="en-US"/>
              </w:rPr>
              <w:t xml:space="preserve"> for FR2,]</w:t>
            </w:r>
            <w:r w:rsidR="00DA443A" w:rsidRPr="00DA443A">
              <w:rPr>
                <w:rFonts w:eastAsia="宋体"/>
                <w:iCs/>
                <w:color w:val="000000" w:themeColor="text1"/>
                <w:lang w:eastAsia="en-US"/>
              </w:rPr>
              <w:t xml:space="preserve"> </w:t>
            </w:r>
            <w:r w:rsidRPr="00DA443A">
              <w:rPr>
                <w:rFonts w:eastAsia="宋体"/>
                <w:color w:val="000000" w:themeColor="text1"/>
                <w:lang w:eastAsia="en-US"/>
              </w:rPr>
              <w:t>t</w:t>
            </w:r>
            <w:r w:rsidRPr="003E3FD9">
              <w:rPr>
                <w:rFonts w:eastAsia="宋体"/>
                <w:lang w:eastAsia="en-US"/>
              </w:rPr>
              <w:t xml:space="preserve">he UE is not required to monitor PDCCH </w:t>
            </w:r>
            <w:r w:rsidRPr="003E3FD9">
              <w:rPr>
                <w:rFonts w:eastAsia="宋体"/>
                <w:bCs/>
                <w:lang w:eastAsia="ja-JP"/>
              </w:rPr>
              <w:t xml:space="preserve">on the second cell </w:t>
            </w:r>
            <w:r w:rsidRPr="003E3FD9">
              <w:rPr>
                <w:rFonts w:eastAsia="宋体"/>
                <w:lang w:val="en-US" w:eastAsia="en-US"/>
              </w:rPr>
              <w:t>to detect</w:t>
            </w:r>
            <w:r w:rsidRPr="003E3FD9">
              <w:rPr>
                <w:rFonts w:eastAsia="宋体"/>
                <w:lang w:eastAsia="en-US"/>
              </w:rPr>
              <w:t xml:space="preserve"> the DCI format 1_0 with CRC scrambled by the SI-RNTI prior to </w:t>
            </w:r>
            <w:r w:rsidR="008262F1">
              <w:rPr>
                <w:rFonts w:eastAsia="宋体"/>
                <w:lang w:eastAsia="en-US"/>
              </w:rPr>
              <w:t>a</w:t>
            </w:r>
            <w:r w:rsidRPr="003E3FD9">
              <w:rPr>
                <w:rFonts w:eastAsia="宋体"/>
                <w:lang w:eastAsia="en-US"/>
              </w:rPr>
              <w:t xml:space="preserve"> reception of a PDSCH </w:t>
            </w:r>
            <w:r w:rsidR="00DA443A" w:rsidRPr="00DA443A">
              <w:rPr>
                <w:rFonts w:eastAsia="宋体" w:hint="eastAsia"/>
                <w:color w:val="FF0000"/>
                <w:u w:val="single"/>
                <w:lang w:eastAsia="zh-CN"/>
              </w:rPr>
              <w:t>carrying</w:t>
            </w:r>
            <w:r w:rsidR="00DA443A" w:rsidRPr="00DA443A">
              <w:rPr>
                <w:rFonts w:eastAsia="宋体"/>
                <w:color w:val="FF0000"/>
                <w:u w:val="single"/>
                <w:lang w:eastAsia="en-US"/>
              </w:rPr>
              <w:t xml:space="preserve"> a RAPID associated with a corresponding PRACH transmission</w:t>
            </w:r>
            <w:r w:rsidR="00DA443A" w:rsidRPr="00DA443A">
              <w:rPr>
                <w:rFonts w:eastAsia="宋体"/>
                <w:u w:val="single"/>
                <w:lang w:eastAsia="en-US"/>
              </w:rPr>
              <w:t xml:space="preserve"> </w:t>
            </w:r>
            <w:r w:rsidRPr="003E3FD9">
              <w:rPr>
                <w:rFonts w:eastAsia="宋体"/>
                <w:lang w:eastAsia="en-US"/>
              </w:rPr>
              <w:t>scheduled by the DCI format 1_0 with CRC scrambled by the RA-RNTI.</w:t>
            </w:r>
          </w:p>
        </w:tc>
      </w:tr>
    </w:tbl>
    <w:bookmarkEnd w:id="18"/>
    <w:p w14:paraId="7404BC90" w14:textId="77777777" w:rsidR="002F071C" w:rsidRPr="002F071C" w:rsidRDefault="002F071C" w:rsidP="002F071C">
      <w:pPr>
        <w:overflowPunct/>
        <w:autoSpaceDE/>
        <w:autoSpaceDN/>
        <w:adjustRightInd/>
        <w:spacing w:beforeLines="50" w:before="120" w:after="0" w:line="240" w:lineRule="auto"/>
        <w:jc w:val="left"/>
        <w:textAlignment w:val="auto"/>
        <w:rPr>
          <w:rFonts w:eastAsia="宋体"/>
          <w:b/>
          <w:i/>
          <w:color w:val="000000" w:themeColor="text1"/>
          <w:sz w:val="21"/>
          <w:szCs w:val="21"/>
          <w:lang w:eastAsia="zh-CN"/>
        </w:rPr>
      </w:pPr>
      <w:r w:rsidRPr="002F071C">
        <w:rPr>
          <w:rFonts w:eastAsia="宋体"/>
          <w:b/>
          <w:i/>
          <w:iCs/>
          <w:sz w:val="21"/>
          <w:szCs w:val="21"/>
          <w:lang w:eastAsia="zh-CN"/>
        </w:rPr>
        <w:t>Proposal</w:t>
      </w:r>
      <w:r w:rsidR="00DF5237">
        <w:rPr>
          <w:rFonts w:eastAsia="宋体"/>
          <w:b/>
          <w:i/>
          <w:iCs/>
          <w:sz w:val="21"/>
          <w:szCs w:val="21"/>
          <w:lang w:eastAsia="zh-CN"/>
        </w:rPr>
        <w:t xml:space="preserve"> 4</w:t>
      </w:r>
      <w:r w:rsidRPr="002F071C">
        <w:rPr>
          <w:rFonts w:eastAsia="宋体"/>
          <w:b/>
          <w:i/>
          <w:iCs/>
          <w:sz w:val="21"/>
          <w:szCs w:val="21"/>
          <w:lang w:eastAsia="zh-CN"/>
        </w:rPr>
        <w:t xml:space="preserve">: Adopt </w:t>
      </w:r>
      <w:r w:rsidR="0086735C">
        <w:rPr>
          <w:rFonts w:eastAsia="宋体"/>
          <w:b/>
          <w:i/>
          <w:iCs/>
          <w:sz w:val="21"/>
          <w:szCs w:val="21"/>
          <w:lang w:eastAsia="zh-CN"/>
        </w:rPr>
        <w:t>t</w:t>
      </w:r>
      <w:r w:rsidRPr="002F071C">
        <w:rPr>
          <w:rFonts w:eastAsia="宋体"/>
          <w:b/>
          <w:i/>
          <w:iCs/>
          <w:sz w:val="21"/>
          <w:szCs w:val="21"/>
          <w:lang w:eastAsia="zh-CN"/>
        </w:rPr>
        <w:t xml:space="preserve">ext proposal#1 </w:t>
      </w:r>
      <w:r w:rsidR="00DF5237">
        <w:rPr>
          <w:rFonts w:eastAsia="宋体"/>
          <w:b/>
          <w:i/>
          <w:iCs/>
          <w:sz w:val="21"/>
          <w:szCs w:val="21"/>
          <w:lang w:eastAsia="zh-CN"/>
        </w:rPr>
        <w:t>for cl</w:t>
      </w:r>
      <w:r w:rsidR="00BE7B18">
        <w:rPr>
          <w:rFonts w:eastAsia="宋体"/>
          <w:b/>
          <w:i/>
          <w:iCs/>
          <w:sz w:val="21"/>
          <w:szCs w:val="21"/>
          <w:lang w:eastAsia="zh-CN"/>
        </w:rPr>
        <w:t>a</w:t>
      </w:r>
      <w:r w:rsidR="00DF5237">
        <w:rPr>
          <w:rFonts w:eastAsia="宋体"/>
          <w:b/>
          <w:i/>
          <w:iCs/>
          <w:sz w:val="21"/>
          <w:szCs w:val="21"/>
          <w:lang w:eastAsia="zh-CN"/>
        </w:rPr>
        <w:t xml:space="preserve">use 23 of TS </w:t>
      </w:r>
      <w:r w:rsidR="0086735C">
        <w:rPr>
          <w:rFonts w:eastAsia="宋体"/>
          <w:b/>
          <w:i/>
          <w:iCs/>
          <w:sz w:val="21"/>
          <w:szCs w:val="21"/>
          <w:lang w:eastAsia="zh-CN"/>
        </w:rPr>
        <w:t>3</w:t>
      </w:r>
      <w:r w:rsidR="00DF5237">
        <w:rPr>
          <w:rFonts w:eastAsia="宋体"/>
          <w:b/>
          <w:i/>
          <w:iCs/>
          <w:sz w:val="21"/>
          <w:szCs w:val="21"/>
          <w:lang w:eastAsia="zh-CN"/>
        </w:rPr>
        <w:t>8.213</w:t>
      </w:r>
      <w:r w:rsidRPr="002F071C">
        <w:rPr>
          <w:rFonts w:eastAsia="宋体"/>
          <w:b/>
          <w:i/>
          <w:color w:val="000000" w:themeColor="text1"/>
          <w:sz w:val="21"/>
          <w:szCs w:val="21"/>
          <w:lang w:eastAsia="zh-CN"/>
        </w:rPr>
        <w:t>.</w:t>
      </w:r>
    </w:p>
    <w:p w14:paraId="74C2C71C" w14:textId="77777777" w:rsidR="002F071C" w:rsidRPr="00737834" w:rsidRDefault="002F071C">
      <w:pPr>
        <w:overflowPunct/>
        <w:autoSpaceDE/>
        <w:autoSpaceDN/>
        <w:adjustRightInd/>
        <w:spacing w:before="0" w:after="0" w:line="240" w:lineRule="auto"/>
        <w:jc w:val="left"/>
        <w:textAlignment w:val="auto"/>
        <w:rPr>
          <w:rFonts w:ascii="Times" w:eastAsiaTheme="minorEastAsia" w:hAnsi="Times"/>
          <w:sz w:val="21"/>
          <w:szCs w:val="21"/>
          <w:lang w:eastAsia="zh-CN"/>
        </w:rPr>
      </w:pPr>
    </w:p>
    <w:p w14:paraId="6F5D8577" w14:textId="77777777" w:rsidR="000154EC" w:rsidRPr="0010411E" w:rsidRDefault="000154EC" w:rsidP="002D4E62">
      <w:pPr>
        <w:keepNext/>
        <w:numPr>
          <w:ilvl w:val="0"/>
          <w:numId w:val="7"/>
        </w:numPr>
        <w:overflowPunct/>
        <w:autoSpaceDE/>
        <w:autoSpaceDN/>
        <w:adjustRightInd/>
        <w:spacing w:before="120" w:after="0" w:line="240" w:lineRule="auto"/>
        <w:textAlignment w:val="auto"/>
        <w:outlineLvl w:val="0"/>
        <w:rPr>
          <w:rFonts w:ascii="Arial" w:eastAsia="宋体" w:hAnsi="Arial" w:cs="Arial"/>
          <w:b/>
          <w:bCs/>
          <w:sz w:val="28"/>
          <w:szCs w:val="28"/>
          <w:lang w:val="en-US" w:eastAsia="zh-CN"/>
        </w:rPr>
      </w:pPr>
      <w:r w:rsidRPr="0010411E">
        <w:rPr>
          <w:rFonts w:ascii="Arial" w:eastAsia="宋体" w:hAnsi="Arial" w:cs="Arial"/>
          <w:b/>
          <w:bCs/>
          <w:sz w:val="28"/>
          <w:szCs w:val="28"/>
          <w:lang w:val="en-US" w:eastAsia="zh-CN"/>
        </w:rPr>
        <w:t>Conclusion</w:t>
      </w:r>
    </w:p>
    <w:p w14:paraId="71D60FA7" w14:textId="77777777" w:rsidR="000154EC" w:rsidRDefault="000154EC" w:rsidP="00E83BA0">
      <w:pPr>
        <w:spacing w:beforeLines="50" w:before="120" w:line="240" w:lineRule="auto"/>
        <w:rPr>
          <w:rFonts w:eastAsia="宋体"/>
          <w:color w:val="000000"/>
          <w:sz w:val="21"/>
          <w:szCs w:val="21"/>
          <w:lang w:eastAsia="zh-CN"/>
        </w:rPr>
      </w:pPr>
      <w:r w:rsidRPr="000154EC">
        <w:rPr>
          <w:rFonts w:eastAsiaTheme="minorEastAsia"/>
          <w:sz w:val="21"/>
          <w:szCs w:val="21"/>
          <w:lang w:eastAsia="zh-CN"/>
        </w:rPr>
        <w:t>In this contribution, we provide our views on on-demand SIB1. We have the following proposals</w:t>
      </w:r>
      <w:r w:rsidRPr="000154EC">
        <w:rPr>
          <w:rFonts w:eastAsia="宋体"/>
          <w:color w:val="000000"/>
          <w:sz w:val="21"/>
          <w:szCs w:val="21"/>
          <w:lang w:eastAsia="zh-CN"/>
        </w:rPr>
        <w:t>:</w:t>
      </w:r>
    </w:p>
    <w:p w14:paraId="0AECCBD8" w14:textId="35470FFB" w:rsidR="00EC4456" w:rsidRDefault="00B90A77" w:rsidP="00EC4456">
      <w:pPr>
        <w:overflowPunct/>
        <w:autoSpaceDE/>
        <w:autoSpaceDN/>
        <w:adjustRightInd/>
        <w:spacing w:after="0" w:line="240" w:lineRule="auto"/>
        <w:textAlignment w:val="auto"/>
        <w:rPr>
          <w:rFonts w:eastAsia="PMingLiU"/>
          <w:b/>
          <w:bCs/>
          <w:i/>
          <w:iCs/>
          <w:sz w:val="21"/>
          <w:szCs w:val="21"/>
        </w:rPr>
      </w:pPr>
      <w:r>
        <w:rPr>
          <w:rFonts w:eastAsia="PMingLiU"/>
          <w:b/>
          <w:bCs/>
          <w:i/>
          <w:iCs/>
          <w:sz w:val="21"/>
          <w:szCs w:val="21"/>
        </w:rPr>
        <w:t>P</w:t>
      </w:r>
      <w:r w:rsidR="00EC4456" w:rsidRPr="00ED042A">
        <w:rPr>
          <w:rFonts w:eastAsia="PMingLiU"/>
          <w:b/>
          <w:bCs/>
          <w:i/>
          <w:iCs/>
          <w:sz w:val="21"/>
          <w:szCs w:val="21"/>
        </w:rPr>
        <w:t xml:space="preserve">roposal </w:t>
      </w:r>
      <w:r w:rsidR="00EC4456">
        <w:rPr>
          <w:rFonts w:eastAsia="PMingLiU"/>
          <w:b/>
          <w:bCs/>
          <w:i/>
          <w:iCs/>
          <w:sz w:val="21"/>
          <w:szCs w:val="21"/>
        </w:rPr>
        <w:t>1</w:t>
      </w:r>
      <w:r w:rsidR="00EC4456" w:rsidRPr="00ED042A">
        <w:rPr>
          <w:rFonts w:eastAsia="PMingLiU"/>
          <w:b/>
          <w:bCs/>
          <w:i/>
          <w:iCs/>
          <w:sz w:val="21"/>
          <w:szCs w:val="21"/>
        </w:rPr>
        <w:t>:</w:t>
      </w:r>
      <w:r w:rsidR="00EC4456">
        <w:rPr>
          <w:rFonts w:eastAsia="PMingLiU"/>
          <w:b/>
          <w:bCs/>
          <w:i/>
          <w:iCs/>
          <w:sz w:val="21"/>
          <w:szCs w:val="21"/>
        </w:rPr>
        <w:t xml:space="preserve"> For associated SSB(s) for on-demand SIB1 transmission, Alt.3 is adopted.</w:t>
      </w:r>
    </w:p>
    <w:p w14:paraId="3954C6C1" w14:textId="77777777" w:rsidR="00EC4456" w:rsidRPr="006D1AF1" w:rsidRDefault="00EC4456" w:rsidP="00EC4456">
      <w:pPr>
        <w:numPr>
          <w:ilvl w:val="0"/>
          <w:numId w:val="11"/>
        </w:numPr>
        <w:overflowPunct/>
        <w:autoSpaceDE/>
        <w:autoSpaceDN/>
        <w:adjustRightInd/>
        <w:spacing w:after="0" w:line="240" w:lineRule="auto"/>
        <w:textAlignment w:val="auto"/>
        <w:rPr>
          <w:rFonts w:eastAsia="PMingLiU"/>
          <w:b/>
          <w:bCs/>
          <w:i/>
          <w:iCs/>
          <w:sz w:val="21"/>
          <w:szCs w:val="21"/>
        </w:rPr>
      </w:pPr>
      <w:r w:rsidRPr="006D1AF1">
        <w:rPr>
          <w:rFonts w:eastAsia="PMingLiU"/>
          <w:b/>
          <w:bCs/>
          <w:i/>
          <w:iCs/>
          <w:sz w:val="21"/>
          <w:szCs w:val="21"/>
        </w:rPr>
        <w:t>Alt. 3: No additional information is provided.</w:t>
      </w:r>
    </w:p>
    <w:p w14:paraId="6C1573EE" w14:textId="77777777" w:rsidR="00EC4456" w:rsidRDefault="00EC4456" w:rsidP="00EC4456">
      <w:pPr>
        <w:overflowPunct/>
        <w:autoSpaceDE/>
        <w:autoSpaceDN/>
        <w:adjustRightInd/>
        <w:spacing w:before="0" w:after="0" w:line="240" w:lineRule="auto"/>
        <w:jc w:val="left"/>
        <w:textAlignment w:val="auto"/>
        <w:rPr>
          <w:rFonts w:eastAsia="PMingLiU"/>
          <w:b/>
          <w:bCs/>
          <w:i/>
          <w:iCs/>
          <w:sz w:val="21"/>
          <w:szCs w:val="21"/>
        </w:rPr>
      </w:pPr>
      <w:r w:rsidRPr="00ED042A">
        <w:rPr>
          <w:rFonts w:eastAsia="PMingLiU"/>
          <w:b/>
          <w:bCs/>
          <w:i/>
          <w:iCs/>
          <w:sz w:val="21"/>
          <w:szCs w:val="21"/>
        </w:rPr>
        <w:t xml:space="preserve">Proposal </w:t>
      </w:r>
      <w:r>
        <w:rPr>
          <w:rFonts w:eastAsia="PMingLiU"/>
          <w:b/>
          <w:bCs/>
          <w:i/>
          <w:iCs/>
          <w:sz w:val="21"/>
          <w:szCs w:val="21"/>
        </w:rPr>
        <w:t>2</w:t>
      </w:r>
      <w:r w:rsidRPr="00ED042A">
        <w:rPr>
          <w:rFonts w:eastAsia="PMingLiU"/>
          <w:b/>
          <w:bCs/>
          <w:i/>
          <w:iCs/>
          <w:sz w:val="21"/>
          <w:szCs w:val="21"/>
        </w:rPr>
        <w:t>:</w:t>
      </w:r>
      <w:r>
        <w:rPr>
          <w:rFonts w:eastAsia="PMingLiU"/>
          <w:b/>
          <w:bCs/>
          <w:i/>
          <w:iCs/>
          <w:sz w:val="21"/>
          <w:szCs w:val="21"/>
        </w:rPr>
        <w:t xml:space="preserve"> Only </w:t>
      </w:r>
      <w:r w:rsidRPr="00BB67D2">
        <w:rPr>
          <w:rFonts w:eastAsia="PMingLiU"/>
          <w:b/>
          <w:bCs/>
          <w:i/>
          <w:iCs/>
          <w:sz w:val="21"/>
          <w:szCs w:val="21"/>
        </w:rPr>
        <w:t>the contents of RAR in response to SI request are included in RAR in response to UL WUS</w:t>
      </w:r>
      <w:r>
        <w:rPr>
          <w:rFonts w:eastAsia="PMingLiU"/>
          <w:b/>
          <w:bCs/>
          <w:i/>
          <w:iCs/>
          <w:sz w:val="21"/>
          <w:szCs w:val="21"/>
        </w:rPr>
        <w:t>.</w:t>
      </w:r>
    </w:p>
    <w:p w14:paraId="6FCAE139" w14:textId="77777777" w:rsidR="00EC4456" w:rsidRDefault="00EC4456" w:rsidP="00EC4456">
      <w:pPr>
        <w:overflowPunct/>
        <w:autoSpaceDE/>
        <w:autoSpaceDN/>
        <w:adjustRightInd/>
        <w:spacing w:after="0" w:line="240" w:lineRule="auto"/>
        <w:textAlignment w:val="auto"/>
        <w:rPr>
          <w:rFonts w:eastAsia="PMingLiU"/>
          <w:b/>
          <w:bCs/>
          <w:i/>
          <w:iCs/>
          <w:sz w:val="21"/>
          <w:szCs w:val="21"/>
        </w:rPr>
      </w:pPr>
      <w:r w:rsidRPr="00ED042A">
        <w:rPr>
          <w:rFonts w:eastAsia="PMingLiU"/>
          <w:b/>
          <w:bCs/>
          <w:i/>
          <w:iCs/>
          <w:sz w:val="21"/>
          <w:szCs w:val="21"/>
        </w:rPr>
        <w:t xml:space="preserve">Proposal </w:t>
      </w:r>
      <w:r>
        <w:rPr>
          <w:rFonts w:eastAsia="PMingLiU"/>
          <w:b/>
          <w:bCs/>
          <w:i/>
          <w:iCs/>
          <w:sz w:val="21"/>
          <w:szCs w:val="21"/>
        </w:rPr>
        <w:t>3</w:t>
      </w:r>
      <w:r w:rsidRPr="00ED042A">
        <w:rPr>
          <w:rFonts w:eastAsia="PMingLiU"/>
          <w:b/>
          <w:bCs/>
          <w:i/>
          <w:iCs/>
          <w:sz w:val="21"/>
          <w:szCs w:val="21"/>
        </w:rPr>
        <w:t>:</w:t>
      </w:r>
      <w:r>
        <w:rPr>
          <w:rFonts w:eastAsia="PMingLiU"/>
          <w:b/>
          <w:bCs/>
          <w:i/>
          <w:iCs/>
          <w:sz w:val="21"/>
          <w:szCs w:val="21"/>
        </w:rPr>
        <w:t xml:space="preserve"> For the value range of the time window duration for on-demand SIB1, Option 1 is adopted.</w:t>
      </w:r>
    </w:p>
    <w:p w14:paraId="552F4643" w14:textId="77777777" w:rsidR="00EC4456" w:rsidRPr="006D1AF1" w:rsidRDefault="00EC4456" w:rsidP="00EC4456">
      <w:pPr>
        <w:numPr>
          <w:ilvl w:val="0"/>
          <w:numId w:val="11"/>
        </w:numPr>
        <w:overflowPunct/>
        <w:autoSpaceDE/>
        <w:autoSpaceDN/>
        <w:adjustRightInd/>
        <w:spacing w:after="0" w:line="240" w:lineRule="auto"/>
        <w:textAlignment w:val="auto"/>
        <w:rPr>
          <w:rFonts w:eastAsia="PMingLiU"/>
          <w:b/>
          <w:bCs/>
          <w:i/>
          <w:iCs/>
          <w:sz w:val="21"/>
          <w:szCs w:val="21"/>
        </w:rPr>
      </w:pPr>
      <w:r>
        <w:rPr>
          <w:rFonts w:eastAsia="PMingLiU"/>
          <w:b/>
          <w:bCs/>
          <w:i/>
          <w:iCs/>
          <w:sz w:val="21"/>
          <w:szCs w:val="21"/>
        </w:rPr>
        <w:t xml:space="preserve">Option 1: </w:t>
      </w:r>
      <w:r w:rsidRPr="00EC4456">
        <w:rPr>
          <w:rFonts w:eastAsia="Malgun Gothic"/>
          <w:b/>
          <w:bCs/>
          <w:i/>
          <w:iCs/>
          <w:sz w:val="21"/>
          <w:szCs w:val="21"/>
          <w:lang w:eastAsia="zh-CN"/>
        </w:rPr>
        <w:t>Use the value-range for si-windowLength (from 5 slots to 5120 slot) as starting point.</w:t>
      </w:r>
    </w:p>
    <w:p w14:paraId="648CA369" w14:textId="77777777" w:rsidR="00217E28" w:rsidRPr="002F071C" w:rsidRDefault="00217E28" w:rsidP="00217E28">
      <w:pPr>
        <w:overflowPunct/>
        <w:autoSpaceDE/>
        <w:autoSpaceDN/>
        <w:adjustRightInd/>
        <w:spacing w:beforeLines="50" w:before="120" w:after="0" w:line="240" w:lineRule="auto"/>
        <w:jc w:val="left"/>
        <w:textAlignment w:val="auto"/>
        <w:rPr>
          <w:rFonts w:eastAsia="宋体"/>
          <w:b/>
          <w:i/>
          <w:color w:val="000000" w:themeColor="text1"/>
          <w:sz w:val="21"/>
          <w:szCs w:val="21"/>
          <w:lang w:eastAsia="zh-CN"/>
        </w:rPr>
      </w:pPr>
      <w:r w:rsidRPr="002F071C">
        <w:rPr>
          <w:rFonts w:eastAsia="宋体"/>
          <w:b/>
          <w:i/>
          <w:iCs/>
          <w:sz w:val="21"/>
          <w:szCs w:val="21"/>
          <w:lang w:eastAsia="zh-CN"/>
        </w:rPr>
        <w:t>Proposal</w:t>
      </w:r>
      <w:r>
        <w:rPr>
          <w:rFonts w:eastAsia="宋体"/>
          <w:b/>
          <w:i/>
          <w:iCs/>
          <w:sz w:val="21"/>
          <w:szCs w:val="21"/>
          <w:lang w:eastAsia="zh-CN"/>
        </w:rPr>
        <w:t xml:space="preserve"> 4</w:t>
      </w:r>
      <w:r w:rsidRPr="002F071C">
        <w:rPr>
          <w:rFonts w:eastAsia="宋体"/>
          <w:b/>
          <w:i/>
          <w:iCs/>
          <w:sz w:val="21"/>
          <w:szCs w:val="21"/>
          <w:lang w:eastAsia="zh-CN"/>
        </w:rPr>
        <w:t xml:space="preserve">: Adopt </w:t>
      </w:r>
      <w:r>
        <w:rPr>
          <w:rFonts w:eastAsia="宋体"/>
          <w:b/>
          <w:i/>
          <w:iCs/>
          <w:sz w:val="21"/>
          <w:szCs w:val="21"/>
          <w:lang w:eastAsia="zh-CN"/>
        </w:rPr>
        <w:t>t</w:t>
      </w:r>
      <w:r w:rsidRPr="002F071C">
        <w:rPr>
          <w:rFonts w:eastAsia="宋体"/>
          <w:b/>
          <w:i/>
          <w:iCs/>
          <w:sz w:val="21"/>
          <w:szCs w:val="21"/>
          <w:lang w:eastAsia="zh-CN"/>
        </w:rPr>
        <w:t xml:space="preserve">ext proposal#1 </w:t>
      </w:r>
      <w:r>
        <w:rPr>
          <w:rFonts w:eastAsia="宋体"/>
          <w:b/>
          <w:i/>
          <w:iCs/>
          <w:sz w:val="21"/>
          <w:szCs w:val="21"/>
          <w:lang w:eastAsia="zh-CN"/>
        </w:rPr>
        <w:t>for clause 23 of TS 38.213</w:t>
      </w:r>
      <w:r w:rsidRPr="002F071C">
        <w:rPr>
          <w:rFonts w:eastAsia="宋体"/>
          <w:b/>
          <w:i/>
          <w:color w:val="000000" w:themeColor="text1"/>
          <w:sz w:val="21"/>
          <w:szCs w:val="21"/>
          <w:lang w:eastAsia="zh-CN"/>
        </w:rPr>
        <w:t>.</w:t>
      </w:r>
    </w:p>
    <w:tbl>
      <w:tblPr>
        <w:tblStyle w:val="af"/>
        <w:tblW w:w="0" w:type="auto"/>
        <w:tblLook w:val="04A0" w:firstRow="1" w:lastRow="0" w:firstColumn="1" w:lastColumn="0" w:noHBand="0" w:noVBand="1"/>
      </w:tblPr>
      <w:tblGrid>
        <w:gridCol w:w="9962"/>
      </w:tblGrid>
      <w:tr w:rsidR="00737834" w14:paraId="02F8CCF4" w14:textId="77777777" w:rsidTr="00737834">
        <w:tc>
          <w:tcPr>
            <w:tcW w:w="9962" w:type="dxa"/>
          </w:tcPr>
          <w:p w14:paraId="166B4055" w14:textId="52F5259A" w:rsidR="00737834" w:rsidRPr="008B78CC" w:rsidRDefault="00737834" w:rsidP="00737834">
            <w:pPr>
              <w:rPr>
                <w:b/>
                <w:color w:val="C00000"/>
                <w:sz w:val="21"/>
                <w:szCs w:val="21"/>
                <w:lang w:eastAsia="zh-CN"/>
              </w:rPr>
            </w:pPr>
            <w:r>
              <w:rPr>
                <w:b/>
                <w:sz w:val="21"/>
                <w:szCs w:val="21"/>
              </w:rPr>
              <w:t>23 UE procedure to request SIB1 reception</w:t>
            </w:r>
          </w:p>
          <w:p w14:paraId="2B8FC88F" w14:textId="77777777" w:rsidR="00737834" w:rsidRPr="008D0EFF" w:rsidRDefault="00737834" w:rsidP="00737834">
            <w:pPr>
              <w:rPr>
                <w:rFonts w:eastAsiaTheme="minorEastAsia"/>
                <w:color w:val="C00000"/>
                <w:sz w:val="21"/>
                <w:szCs w:val="21"/>
                <w:lang w:eastAsia="zh-CN"/>
              </w:rPr>
            </w:pPr>
            <w:r w:rsidRPr="008B78CC">
              <w:rPr>
                <w:color w:val="C00000"/>
                <w:sz w:val="21"/>
                <w:szCs w:val="21"/>
                <w:lang w:eastAsia="zh-CN"/>
              </w:rPr>
              <w:t>-----------------------omitted text-----------------------</w:t>
            </w:r>
          </w:p>
          <w:p w14:paraId="588BB703" w14:textId="460DE676" w:rsidR="00737834" w:rsidRPr="00737834" w:rsidRDefault="00737834" w:rsidP="00737834">
            <w:pPr>
              <w:spacing w:before="120" w:after="120" w:line="240" w:lineRule="auto"/>
              <w:rPr>
                <w:rFonts w:eastAsia="宋体" w:cs="Arial"/>
                <w:bCs/>
                <w:sz w:val="21"/>
                <w:szCs w:val="21"/>
                <w:lang w:eastAsia="zh-CN"/>
              </w:rPr>
            </w:pPr>
            <w:r w:rsidRPr="00DA443A">
              <w:rPr>
                <w:rFonts w:eastAsia="宋体"/>
                <w:color w:val="000000" w:themeColor="text1"/>
                <w:lang w:eastAsia="en-US"/>
              </w:rPr>
              <w:t xml:space="preserve">[If the SS/PBCH block on the second cell indicates </w:t>
            </w:r>
            <m:oMath>
              <m:sSub>
                <m:sSubPr>
                  <m:ctrlPr>
                    <w:rPr>
                      <w:rFonts w:ascii="Cambria Math" w:eastAsia="宋体" w:hAnsi="Cambria Math"/>
                      <w:iCs/>
                      <w:color w:val="000000" w:themeColor="text1"/>
                      <w:lang w:eastAsia="en-US"/>
                    </w:rPr>
                  </m:ctrlPr>
                </m:sSubPr>
                <m:e>
                  <m:r>
                    <w:rPr>
                      <w:rFonts w:ascii="Cambria Math" w:eastAsia="宋体" w:hAnsi="Cambria Math"/>
                      <w:color w:val="000000" w:themeColor="text1"/>
                      <w:lang w:eastAsia="en-US"/>
                    </w:rPr>
                    <m:t>k</m:t>
                  </m:r>
                </m:e>
                <m:sub>
                  <m:r>
                    <m:rPr>
                      <m:sty m:val="p"/>
                    </m:rPr>
                    <w:rPr>
                      <w:rFonts w:ascii="Cambria Math" w:eastAsia="宋体" w:hAnsi="Cambria Math"/>
                      <w:color w:val="000000" w:themeColor="text1"/>
                      <w:lang w:eastAsia="en-US"/>
                    </w:rPr>
                    <m:t>SSB</m:t>
                  </m:r>
                </m:sub>
              </m:sSub>
              <m:r>
                <w:rPr>
                  <w:rFonts w:ascii="Cambria Math" w:eastAsia="宋体" w:hAnsi="Cambria Math"/>
                  <w:color w:val="000000" w:themeColor="text1"/>
                  <w:lang w:eastAsia="en-US"/>
                </w:rPr>
                <m:t>&gt;23</m:t>
              </m:r>
            </m:oMath>
            <w:r w:rsidRPr="00DA443A">
              <w:rPr>
                <w:rFonts w:eastAsia="宋体"/>
                <w:iCs/>
                <w:color w:val="000000" w:themeColor="text1"/>
                <w:lang w:eastAsia="en-US"/>
              </w:rPr>
              <w:t xml:space="preserve"> for FR1 or </w:t>
            </w:r>
            <m:oMath>
              <m:sSub>
                <m:sSubPr>
                  <m:ctrlPr>
                    <w:rPr>
                      <w:rFonts w:ascii="Cambria Math" w:eastAsia="宋体" w:hAnsi="Cambria Math"/>
                      <w:iCs/>
                      <w:color w:val="000000" w:themeColor="text1"/>
                      <w:lang w:eastAsia="en-US"/>
                    </w:rPr>
                  </m:ctrlPr>
                </m:sSubPr>
                <m:e>
                  <m:r>
                    <w:rPr>
                      <w:rFonts w:ascii="Cambria Math" w:eastAsia="宋体" w:hAnsi="Cambria Math"/>
                      <w:color w:val="000000" w:themeColor="text1"/>
                      <w:lang w:eastAsia="en-US"/>
                    </w:rPr>
                    <m:t>k</m:t>
                  </m:r>
                </m:e>
                <m:sub>
                  <m:r>
                    <m:rPr>
                      <m:sty m:val="p"/>
                    </m:rPr>
                    <w:rPr>
                      <w:rFonts w:ascii="Cambria Math" w:eastAsia="宋体" w:hAnsi="Cambria Math"/>
                      <w:color w:val="000000" w:themeColor="text1"/>
                      <w:lang w:eastAsia="en-US"/>
                    </w:rPr>
                    <m:t>SSB</m:t>
                  </m:r>
                </m:sub>
              </m:sSub>
              <m:r>
                <w:rPr>
                  <w:rFonts w:ascii="Cambria Math" w:eastAsia="宋体" w:hAnsi="Cambria Math"/>
                  <w:color w:val="000000" w:themeColor="text1"/>
                  <w:lang w:eastAsia="en-US"/>
                </w:rPr>
                <m:t>&gt;11</m:t>
              </m:r>
            </m:oMath>
            <w:r w:rsidRPr="00DA443A">
              <w:rPr>
                <w:rFonts w:eastAsia="宋体"/>
                <w:iCs/>
                <w:color w:val="000000" w:themeColor="text1"/>
                <w:lang w:eastAsia="en-US"/>
              </w:rPr>
              <w:t xml:space="preserve"> for FR2,] </w:t>
            </w:r>
            <w:r w:rsidRPr="00DA443A">
              <w:rPr>
                <w:rFonts w:eastAsia="宋体"/>
                <w:color w:val="000000" w:themeColor="text1"/>
                <w:lang w:eastAsia="en-US"/>
              </w:rPr>
              <w:t>t</w:t>
            </w:r>
            <w:r w:rsidRPr="003E3FD9">
              <w:rPr>
                <w:rFonts w:eastAsia="宋体"/>
                <w:lang w:eastAsia="en-US"/>
              </w:rPr>
              <w:t xml:space="preserve">he UE is not required to monitor PDCCH </w:t>
            </w:r>
            <w:r w:rsidRPr="003E3FD9">
              <w:rPr>
                <w:rFonts w:eastAsia="宋体"/>
                <w:bCs/>
                <w:lang w:eastAsia="ja-JP"/>
              </w:rPr>
              <w:t xml:space="preserve">on the second cell </w:t>
            </w:r>
            <w:r w:rsidRPr="003E3FD9">
              <w:rPr>
                <w:rFonts w:eastAsia="宋体"/>
                <w:lang w:val="en-US" w:eastAsia="en-US"/>
              </w:rPr>
              <w:t>to detect</w:t>
            </w:r>
            <w:r w:rsidRPr="003E3FD9">
              <w:rPr>
                <w:rFonts w:eastAsia="宋体"/>
                <w:lang w:eastAsia="en-US"/>
              </w:rPr>
              <w:t xml:space="preserve"> the DCI format 1_0 with CRC scrambled by the SI-RNTI prior to </w:t>
            </w:r>
            <w:r>
              <w:rPr>
                <w:rFonts w:eastAsia="宋体"/>
                <w:lang w:eastAsia="en-US"/>
              </w:rPr>
              <w:t>a</w:t>
            </w:r>
            <w:r w:rsidRPr="003E3FD9">
              <w:rPr>
                <w:rFonts w:eastAsia="宋体"/>
                <w:lang w:eastAsia="en-US"/>
              </w:rPr>
              <w:t xml:space="preserve"> reception of a PDSCH </w:t>
            </w:r>
            <w:r w:rsidRPr="00DA443A">
              <w:rPr>
                <w:rFonts w:eastAsia="宋体" w:hint="eastAsia"/>
                <w:color w:val="FF0000"/>
                <w:u w:val="single"/>
                <w:lang w:eastAsia="zh-CN"/>
              </w:rPr>
              <w:t>carrying</w:t>
            </w:r>
            <w:r w:rsidRPr="00DA443A">
              <w:rPr>
                <w:rFonts w:eastAsia="宋体"/>
                <w:color w:val="FF0000"/>
                <w:u w:val="single"/>
                <w:lang w:eastAsia="en-US"/>
              </w:rPr>
              <w:t xml:space="preserve"> a RAPID associated with a corresponding PRACH transmission</w:t>
            </w:r>
            <w:r w:rsidRPr="00DA443A">
              <w:rPr>
                <w:rFonts w:eastAsia="宋体"/>
                <w:u w:val="single"/>
                <w:lang w:eastAsia="en-US"/>
              </w:rPr>
              <w:t xml:space="preserve"> </w:t>
            </w:r>
            <w:r w:rsidRPr="003E3FD9">
              <w:rPr>
                <w:rFonts w:eastAsia="宋体"/>
                <w:lang w:eastAsia="en-US"/>
              </w:rPr>
              <w:t>scheduled by the DCI format 1_0 with CRC scrambled by the RA-RNTI.</w:t>
            </w:r>
          </w:p>
        </w:tc>
      </w:tr>
    </w:tbl>
    <w:p w14:paraId="027CA18B" w14:textId="77777777" w:rsidR="00EC4456" w:rsidRPr="00217E28" w:rsidRDefault="00EC4456" w:rsidP="00F36296">
      <w:pPr>
        <w:spacing w:before="120" w:after="120" w:line="240" w:lineRule="auto"/>
        <w:rPr>
          <w:rFonts w:eastAsia="宋体" w:cs="Arial"/>
          <w:b/>
          <w:i/>
          <w:iCs/>
          <w:sz w:val="21"/>
          <w:szCs w:val="21"/>
          <w:lang w:eastAsia="zh-CN"/>
        </w:rPr>
      </w:pPr>
    </w:p>
    <w:p w14:paraId="65BB3FF2" w14:textId="77777777" w:rsidR="00D54EAA" w:rsidRPr="006E1116" w:rsidRDefault="00342792" w:rsidP="00342792">
      <w:pPr>
        <w:overflowPunct/>
        <w:autoSpaceDE/>
        <w:autoSpaceDN/>
        <w:adjustRightInd/>
        <w:spacing w:before="0" w:after="0" w:line="240" w:lineRule="auto"/>
        <w:jc w:val="left"/>
        <w:textAlignment w:val="auto"/>
        <w:rPr>
          <w:rFonts w:eastAsia="宋体" w:cs="Arial"/>
          <w:b/>
          <w:i/>
          <w:iCs/>
          <w:sz w:val="21"/>
          <w:szCs w:val="21"/>
          <w:lang w:eastAsia="zh-CN"/>
        </w:rPr>
      </w:pPr>
      <w:r>
        <w:rPr>
          <w:rFonts w:eastAsia="宋体" w:cs="Arial"/>
          <w:b/>
          <w:i/>
          <w:iCs/>
          <w:sz w:val="21"/>
          <w:szCs w:val="21"/>
          <w:lang w:eastAsia="zh-CN"/>
        </w:rPr>
        <w:br w:type="page"/>
      </w:r>
    </w:p>
    <w:bookmarkEnd w:id="3"/>
    <w:bookmarkEnd w:id="4"/>
    <w:p w14:paraId="5B9122C5" w14:textId="77777777" w:rsidR="00B90BC9" w:rsidRPr="0010411E" w:rsidRDefault="00432787" w:rsidP="002D4E62">
      <w:pPr>
        <w:keepNext/>
        <w:numPr>
          <w:ilvl w:val="0"/>
          <w:numId w:val="7"/>
        </w:numPr>
        <w:overflowPunct/>
        <w:autoSpaceDE/>
        <w:autoSpaceDN/>
        <w:adjustRightInd/>
        <w:spacing w:before="120" w:after="0" w:line="240" w:lineRule="auto"/>
        <w:textAlignment w:val="auto"/>
        <w:outlineLvl w:val="0"/>
        <w:rPr>
          <w:rFonts w:ascii="Arial" w:eastAsia="宋体" w:hAnsi="Arial" w:cs="Arial"/>
          <w:b/>
          <w:bCs/>
          <w:sz w:val="28"/>
          <w:szCs w:val="28"/>
          <w:lang w:val="en-US" w:eastAsia="zh-CN"/>
        </w:rPr>
      </w:pPr>
      <w:r w:rsidRPr="0010411E">
        <w:rPr>
          <w:rFonts w:ascii="Arial" w:eastAsia="宋体" w:hAnsi="Arial" w:cs="Arial"/>
          <w:b/>
          <w:bCs/>
          <w:sz w:val="28"/>
          <w:szCs w:val="28"/>
          <w:lang w:val="en-US" w:eastAsia="zh-CN"/>
        </w:rPr>
        <w:lastRenderedPageBreak/>
        <w:t>References</w:t>
      </w:r>
      <w:bookmarkStart w:id="19" w:name="_Ref157714679"/>
    </w:p>
    <w:p w14:paraId="69EFC312" w14:textId="77777777" w:rsidR="00B6622A" w:rsidRPr="00472B06" w:rsidRDefault="00B6622A" w:rsidP="00472B06">
      <w:pPr>
        <w:pStyle w:val="af5"/>
        <w:numPr>
          <w:ilvl w:val="1"/>
          <w:numId w:val="37"/>
        </w:numPr>
        <w:spacing w:beforeLines="50" w:before="120" w:after="120" w:line="360" w:lineRule="auto"/>
        <w:contextualSpacing/>
        <w:jc w:val="left"/>
        <w:rPr>
          <w:rFonts w:ascii="Times New Roman" w:eastAsia="等线" w:hAnsi="Times New Roman"/>
          <w:sz w:val="21"/>
          <w:szCs w:val="21"/>
          <w:lang w:eastAsia="zh-CN"/>
        </w:rPr>
      </w:pPr>
      <w:bookmarkStart w:id="20" w:name="_Ref157946279"/>
      <w:bookmarkStart w:id="21" w:name="_Hlk197504182"/>
      <w:bookmarkEnd w:id="19"/>
      <w:r w:rsidRPr="00B6622A">
        <w:rPr>
          <w:rFonts w:ascii="Times New Roman" w:eastAsia="等线" w:hAnsi="Times New Roman"/>
          <w:sz w:val="21"/>
          <w:szCs w:val="21"/>
          <w:lang w:eastAsia="zh-CN"/>
        </w:rPr>
        <w:t>RAN1#120</w:t>
      </w:r>
      <w:r w:rsidR="007C5511">
        <w:rPr>
          <w:rFonts w:ascii="Times New Roman" w:eastAsia="等线" w:hAnsi="Times New Roman"/>
          <w:sz w:val="21"/>
          <w:szCs w:val="21"/>
          <w:lang w:eastAsia="zh-CN"/>
        </w:rPr>
        <w:t>bis</w:t>
      </w:r>
      <w:r w:rsidRPr="00B6622A">
        <w:rPr>
          <w:rFonts w:ascii="Times New Roman" w:eastAsia="等线" w:hAnsi="Times New Roman"/>
          <w:sz w:val="21"/>
          <w:szCs w:val="21"/>
          <w:lang w:eastAsia="zh-CN"/>
        </w:rPr>
        <w:t xml:space="preserve"> meeting chairman notes.</w:t>
      </w:r>
      <w:bookmarkEnd w:id="20"/>
    </w:p>
    <w:p w14:paraId="2E1B6BC5" w14:textId="77777777" w:rsidR="00FD5C33" w:rsidRPr="00472B06" w:rsidRDefault="00B6622A" w:rsidP="00472B06">
      <w:pPr>
        <w:pStyle w:val="af5"/>
        <w:numPr>
          <w:ilvl w:val="1"/>
          <w:numId w:val="37"/>
        </w:numPr>
        <w:spacing w:beforeLines="50" w:before="120" w:after="120" w:line="360" w:lineRule="auto"/>
        <w:contextualSpacing/>
        <w:jc w:val="left"/>
        <w:rPr>
          <w:rFonts w:ascii="Times New Roman" w:eastAsia="等线" w:hAnsi="Times New Roman"/>
          <w:sz w:val="21"/>
          <w:szCs w:val="21"/>
          <w:lang w:eastAsia="zh-CN"/>
        </w:rPr>
      </w:pPr>
      <w:r w:rsidRPr="00B6622A">
        <w:rPr>
          <w:rFonts w:ascii="Times New Roman" w:eastAsia="等线" w:hAnsi="Times New Roman"/>
          <w:sz w:val="21"/>
          <w:szCs w:val="21"/>
          <w:lang w:eastAsia="zh-CN"/>
        </w:rPr>
        <w:t>RAN1#118 meeting chairman notes.</w:t>
      </w:r>
    </w:p>
    <w:p w14:paraId="6D02436C" w14:textId="77777777" w:rsidR="00472B06" w:rsidRPr="00472B06" w:rsidRDefault="00472B06" w:rsidP="00472B06">
      <w:pPr>
        <w:pStyle w:val="af5"/>
        <w:numPr>
          <w:ilvl w:val="1"/>
          <w:numId w:val="37"/>
        </w:numPr>
        <w:spacing w:beforeLines="50" w:before="120" w:after="120" w:line="360" w:lineRule="auto"/>
        <w:contextualSpacing/>
        <w:jc w:val="left"/>
        <w:rPr>
          <w:rFonts w:ascii="Times New Roman" w:eastAsia="等线" w:hAnsi="Times New Roman"/>
          <w:sz w:val="21"/>
          <w:szCs w:val="21"/>
          <w:lang w:eastAsia="zh-CN"/>
        </w:rPr>
      </w:pPr>
      <w:bookmarkStart w:id="22" w:name="_Ref197621052"/>
      <w:bookmarkEnd w:id="21"/>
      <w:r w:rsidRPr="00B6622A">
        <w:rPr>
          <w:rFonts w:ascii="Times New Roman" w:eastAsia="等线" w:hAnsi="Times New Roman"/>
          <w:sz w:val="21"/>
          <w:szCs w:val="21"/>
          <w:lang w:eastAsia="zh-CN"/>
        </w:rPr>
        <w:t>RAN1#</w:t>
      </w:r>
      <w:r>
        <w:rPr>
          <w:rFonts w:ascii="Times New Roman" w:eastAsia="等线" w:hAnsi="Times New Roman"/>
          <w:sz w:val="21"/>
          <w:szCs w:val="21"/>
          <w:lang w:eastAsia="zh-CN"/>
        </w:rPr>
        <w:t>118bis</w:t>
      </w:r>
      <w:r w:rsidRPr="00B6622A">
        <w:rPr>
          <w:rFonts w:ascii="Times New Roman" w:eastAsia="等线" w:hAnsi="Times New Roman"/>
          <w:sz w:val="21"/>
          <w:szCs w:val="21"/>
          <w:lang w:eastAsia="zh-CN"/>
        </w:rPr>
        <w:t xml:space="preserve"> meeting chairman notes.</w:t>
      </w:r>
      <w:bookmarkEnd w:id="22"/>
    </w:p>
    <w:p w14:paraId="0AE184CB" w14:textId="77777777" w:rsidR="00472B06" w:rsidRDefault="00472B06" w:rsidP="00472B06">
      <w:pPr>
        <w:pStyle w:val="af5"/>
        <w:numPr>
          <w:ilvl w:val="1"/>
          <w:numId w:val="37"/>
        </w:numPr>
        <w:spacing w:beforeLines="50" w:before="120" w:after="120" w:line="360" w:lineRule="auto"/>
        <w:contextualSpacing/>
        <w:jc w:val="left"/>
        <w:rPr>
          <w:rFonts w:ascii="Times New Roman" w:eastAsia="等线" w:hAnsi="Times New Roman"/>
          <w:sz w:val="21"/>
          <w:szCs w:val="21"/>
          <w:lang w:eastAsia="zh-CN"/>
        </w:rPr>
      </w:pPr>
      <w:r w:rsidRPr="00B6622A">
        <w:rPr>
          <w:rFonts w:ascii="Times New Roman" w:eastAsia="等线" w:hAnsi="Times New Roman"/>
          <w:sz w:val="21"/>
          <w:szCs w:val="21"/>
          <w:lang w:eastAsia="zh-CN"/>
        </w:rPr>
        <w:t>RAN1#11</w:t>
      </w:r>
      <w:r>
        <w:rPr>
          <w:rFonts w:ascii="Times New Roman" w:eastAsia="等线" w:hAnsi="Times New Roman"/>
          <w:sz w:val="21"/>
          <w:szCs w:val="21"/>
          <w:lang w:eastAsia="zh-CN"/>
        </w:rPr>
        <w:t>9</w:t>
      </w:r>
      <w:r w:rsidRPr="00B6622A">
        <w:rPr>
          <w:rFonts w:ascii="Times New Roman" w:eastAsia="等线" w:hAnsi="Times New Roman"/>
          <w:sz w:val="21"/>
          <w:szCs w:val="21"/>
          <w:lang w:eastAsia="zh-CN"/>
        </w:rPr>
        <w:t xml:space="preserve"> meeting chairman notes.</w:t>
      </w:r>
    </w:p>
    <w:p w14:paraId="08B00B48" w14:textId="77777777" w:rsidR="003E3FD9" w:rsidRDefault="003E3FD9" w:rsidP="00472B06">
      <w:pPr>
        <w:pStyle w:val="af5"/>
        <w:numPr>
          <w:ilvl w:val="1"/>
          <w:numId w:val="37"/>
        </w:numPr>
        <w:spacing w:beforeLines="50" w:before="120" w:after="120" w:line="360" w:lineRule="auto"/>
        <w:contextualSpacing/>
        <w:jc w:val="left"/>
        <w:rPr>
          <w:rFonts w:ascii="Times New Roman" w:eastAsia="等线" w:hAnsi="Times New Roman"/>
          <w:sz w:val="21"/>
          <w:szCs w:val="21"/>
          <w:lang w:eastAsia="zh-CN"/>
        </w:rPr>
      </w:pPr>
      <w:r>
        <w:rPr>
          <w:rFonts w:ascii="Times New Roman" w:eastAsia="等线" w:hAnsi="Times New Roman" w:hint="eastAsia"/>
          <w:sz w:val="21"/>
          <w:szCs w:val="21"/>
          <w:lang w:eastAsia="zh-CN"/>
        </w:rPr>
        <w:t>D</w:t>
      </w:r>
      <w:r>
        <w:rPr>
          <w:rFonts w:ascii="Times New Roman" w:eastAsia="等线" w:hAnsi="Times New Roman"/>
          <w:sz w:val="21"/>
          <w:szCs w:val="21"/>
          <w:lang w:eastAsia="zh-CN"/>
        </w:rPr>
        <w:t xml:space="preserve">raft CR for introduction of enhancements of network energy savings for NR, </w:t>
      </w:r>
      <w:r w:rsidR="00C74323">
        <w:rPr>
          <w:rFonts w:ascii="Times New Roman" w:eastAsia="等线" w:hAnsi="Times New Roman"/>
          <w:sz w:val="21"/>
          <w:szCs w:val="21"/>
          <w:lang w:eastAsia="zh-CN"/>
        </w:rPr>
        <w:t xml:space="preserve">TS 38.213, </w:t>
      </w:r>
      <w:r>
        <w:rPr>
          <w:rFonts w:ascii="Times New Roman" w:eastAsia="等线" w:hAnsi="Times New Roman"/>
          <w:sz w:val="21"/>
          <w:szCs w:val="21"/>
          <w:lang w:eastAsia="zh-CN"/>
        </w:rPr>
        <w:t>V18.6.0.</w:t>
      </w:r>
    </w:p>
    <w:p w14:paraId="64AD9116" w14:textId="77777777" w:rsidR="00123D9E" w:rsidRPr="00432787" w:rsidRDefault="00123D9E" w:rsidP="00CD0412">
      <w:pPr>
        <w:overflowPunct/>
        <w:autoSpaceDE/>
        <w:autoSpaceDN/>
        <w:adjustRightInd/>
        <w:spacing w:before="0" w:after="0" w:line="240" w:lineRule="auto"/>
        <w:jc w:val="left"/>
        <w:textAlignment w:val="auto"/>
        <w:rPr>
          <w:rFonts w:eastAsiaTheme="minorEastAsia"/>
          <w:lang w:val="en-US" w:eastAsia="zh-CN"/>
        </w:rPr>
      </w:pPr>
    </w:p>
    <w:sectPr w:rsidR="00123D9E" w:rsidRPr="00432787" w:rsidSect="00180060">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5E97D" w14:textId="77777777" w:rsidR="003C22B2" w:rsidRDefault="003C22B2" w:rsidP="00451561">
      <w:r>
        <w:separator/>
      </w:r>
    </w:p>
    <w:p w14:paraId="41BB3CA6" w14:textId="77777777" w:rsidR="003C22B2" w:rsidRDefault="003C22B2" w:rsidP="00451561"/>
  </w:endnote>
  <w:endnote w:type="continuationSeparator" w:id="0">
    <w:p w14:paraId="2A63C5A0" w14:textId="77777777" w:rsidR="003C22B2" w:rsidRDefault="003C22B2" w:rsidP="00451561">
      <w:r>
        <w:continuationSeparator/>
      </w:r>
    </w:p>
    <w:p w14:paraId="50A16557" w14:textId="77777777" w:rsidR="003C22B2" w:rsidRDefault="003C22B2"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ohit Devanagari">
    <w:altName w:val="Cambria"/>
    <w:charset w:val="00"/>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A7B72" w14:textId="77777777" w:rsidR="00572B4B" w:rsidRDefault="00572B4B"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1E7E6AEE" w14:textId="77777777" w:rsidR="00572B4B" w:rsidRDefault="00572B4B" w:rsidP="00451561">
    <w:pPr>
      <w:pStyle w:val="table"/>
    </w:pPr>
  </w:p>
  <w:p w14:paraId="72D8EDDF" w14:textId="77777777" w:rsidR="00572B4B" w:rsidRDefault="00572B4B"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2BC2A" w14:textId="77777777" w:rsidR="00572B4B" w:rsidRPr="00270202" w:rsidRDefault="00572B4B"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14</w:t>
    </w:r>
    <w:r w:rsidRPr="00270202">
      <w:rPr>
        <w:rStyle w:val="CharChar2"/>
        <w:b/>
        <w:i/>
        <w:sz w:val="18"/>
      </w:rPr>
      <w:fldChar w:fldCharType="end"/>
    </w:r>
  </w:p>
  <w:p w14:paraId="5AD94F27" w14:textId="77777777" w:rsidR="00572B4B" w:rsidRDefault="00572B4B"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CB520" w14:textId="77777777" w:rsidR="003C22B2" w:rsidRDefault="003C22B2" w:rsidP="00451561">
      <w:r>
        <w:separator/>
      </w:r>
    </w:p>
    <w:p w14:paraId="4C9D67D0" w14:textId="77777777" w:rsidR="003C22B2" w:rsidRDefault="003C22B2" w:rsidP="00451561"/>
  </w:footnote>
  <w:footnote w:type="continuationSeparator" w:id="0">
    <w:p w14:paraId="38CC4D57" w14:textId="77777777" w:rsidR="003C22B2" w:rsidRDefault="003C22B2" w:rsidP="00451561">
      <w:r>
        <w:continuationSeparator/>
      </w:r>
    </w:p>
    <w:p w14:paraId="10BFD794" w14:textId="77777777" w:rsidR="003C22B2" w:rsidRDefault="003C22B2"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7A86F" w14:textId="77777777" w:rsidR="00572B4B" w:rsidRDefault="00572B4B" w:rsidP="00451561">
    <w:r>
      <w:t xml:space="preserve">Page </w:t>
    </w:r>
    <w:r>
      <w:fldChar w:fldCharType="begin"/>
    </w:r>
    <w:r>
      <w:instrText>PAGE</w:instrText>
    </w:r>
    <w:r>
      <w:fldChar w:fldCharType="separate"/>
    </w:r>
    <w:r>
      <w:rPr>
        <w:noProof/>
      </w:rPr>
      <w:t>1</w:t>
    </w:r>
    <w:r>
      <w:fldChar w:fldCharType="end"/>
    </w:r>
  </w:p>
  <w:p w14:paraId="63357C38" w14:textId="77777777" w:rsidR="00572B4B" w:rsidRDefault="00572B4B"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39225D"/>
    <w:multiLevelType w:val="hybridMultilevel"/>
    <w:tmpl w:val="2826C75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460E09"/>
    <w:multiLevelType w:val="hybridMultilevel"/>
    <w:tmpl w:val="23AE3484"/>
    <w:lvl w:ilvl="0" w:tplc="12DA9DFA">
      <w:start w:val="1"/>
      <w:numFmt w:val="bullet"/>
      <w:lvlText w:val="-"/>
      <w:lvlJc w:val="left"/>
      <w:pPr>
        <w:ind w:left="527" w:hanging="420"/>
      </w:pPr>
      <w:rPr>
        <w:rFonts w:ascii="等线" w:eastAsia="等线" w:hAnsi="等线" w:hint="eastAsia"/>
      </w:rPr>
    </w:lvl>
    <w:lvl w:ilvl="1" w:tplc="04090003" w:tentative="1">
      <w:start w:val="1"/>
      <w:numFmt w:val="bullet"/>
      <w:lvlText w:val=""/>
      <w:lvlJc w:val="left"/>
      <w:pPr>
        <w:ind w:left="947" w:hanging="420"/>
      </w:pPr>
      <w:rPr>
        <w:rFonts w:ascii="Wingdings" w:hAnsi="Wingdings" w:hint="default"/>
      </w:rPr>
    </w:lvl>
    <w:lvl w:ilvl="2" w:tplc="04090005"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3" w:tentative="1">
      <w:start w:val="1"/>
      <w:numFmt w:val="bullet"/>
      <w:lvlText w:val=""/>
      <w:lvlJc w:val="left"/>
      <w:pPr>
        <w:ind w:left="2207" w:hanging="420"/>
      </w:pPr>
      <w:rPr>
        <w:rFonts w:ascii="Wingdings" w:hAnsi="Wingdings" w:hint="default"/>
      </w:rPr>
    </w:lvl>
    <w:lvl w:ilvl="5" w:tplc="04090005"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3" w:tentative="1">
      <w:start w:val="1"/>
      <w:numFmt w:val="bullet"/>
      <w:lvlText w:val=""/>
      <w:lvlJc w:val="left"/>
      <w:pPr>
        <w:ind w:left="3467" w:hanging="420"/>
      </w:pPr>
      <w:rPr>
        <w:rFonts w:ascii="Wingdings" w:hAnsi="Wingdings" w:hint="default"/>
      </w:rPr>
    </w:lvl>
    <w:lvl w:ilvl="8" w:tplc="04090005" w:tentative="1">
      <w:start w:val="1"/>
      <w:numFmt w:val="bullet"/>
      <w:lvlText w:val=""/>
      <w:lvlJc w:val="left"/>
      <w:pPr>
        <w:ind w:left="3887" w:hanging="420"/>
      </w:pPr>
      <w:rPr>
        <w:rFonts w:ascii="Wingdings" w:hAnsi="Wingdings" w:hint="default"/>
      </w:rPr>
    </w:lvl>
  </w:abstractNum>
  <w:abstractNum w:abstractNumId="6" w15:restartNumberingAfterBreak="0">
    <w:nsid w:val="13085FFC"/>
    <w:multiLevelType w:val="hybridMultilevel"/>
    <w:tmpl w:val="334067D0"/>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0973E7"/>
    <w:multiLevelType w:val="hybridMultilevel"/>
    <w:tmpl w:val="6764D65E"/>
    <w:lvl w:ilvl="0" w:tplc="0A42CB6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C904E8"/>
    <w:multiLevelType w:val="hybridMultilevel"/>
    <w:tmpl w:val="DD7A3026"/>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73F4CAA"/>
    <w:multiLevelType w:val="hybridMultilevel"/>
    <w:tmpl w:val="A9C0CAA6"/>
    <w:lvl w:ilvl="0" w:tplc="76565894">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9DE5F08"/>
    <w:multiLevelType w:val="multilevel"/>
    <w:tmpl w:val="2F7892D2"/>
    <w:lvl w:ilvl="0">
      <w:start w:val="1"/>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b/>
      </w:rPr>
    </w:lvl>
    <w:lvl w:ilvl="2">
      <w:start w:val="1"/>
      <w:numFmt w:val="decimal"/>
      <w:pStyle w:val="3"/>
      <w:lvlText w:val="%1.%2.%3"/>
      <w:lvlJc w:val="left"/>
      <w:pPr>
        <w:ind w:left="578" w:firstLine="273"/>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2AE84088"/>
    <w:multiLevelType w:val="hybridMultilevel"/>
    <w:tmpl w:val="DA22E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3B0D3E"/>
    <w:multiLevelType w:val="hybridMultilevel"/>
    <w:tmpl w:val="5C64E538"/>
    <w:lvl w:ilvl="0" w:tplc="12DA9DF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4F0FC1"/>
    <w:multiLevelType w:val="hybridMultilevel"/>
    <w:tmpl w:val="99E0B256"/>
    <w:lvl w:ilvl="0" w:tplc="76565894">
      <w:start w:val="1"/>
      <w:numFmt w:val="bullet"/>
      <w:lvlText w:val="‒"/>
      <w:lvlJc w:val="left"/>
      <w:pPr>
        <w:ind w:left="467" w:hanging="420"/>
      </w:pPr>
      <w:rPr>
        <w:rFonts w:ascii="Times New Roman" w:hAnsi="Times New Roman" w:cs="Times New Roman"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0" w15:restartNumberingAfterBreak="0">
    <w:nsid w:val="349F6C72"/>
    <w:multiLevelType w:val="hybridMultilevel"/>
    <w:tmpl w:val="D59C6198"/>
    <w:lvl w:ilvl="0" w:tplc="4C2CB370">
      <w:numFmt w:val="bullet"/>
      <w:lvlText w:val="-"/>
      <w:lvlJc w:val="left"/>
      <w:pPr>
        <w:ind w:left="920" w:hanging="420"/>
      </w:pPr>
      <w:rPr>
        <w:rFonts w:ascii="Times" w:eastAsia="Batang" w:hAnsi="Times" w:cs="Time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1" w15:restartNumberingAfterBreak="0">
    <w:nsid w:val="367309D6"/>
    <w:multiLevelType w:val="hybridMultilevel"/>
    <w:tmpl w:val="1974F03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333331"/>
    <w:multiLevelType w:val="hybridMultilevel"/>
    <w:tmpl w:val="2D00E666"/>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2917CF"/>
    <w:multiLevelType w:val="hybridMultilevel"/>
    <w:tmpl w:val="1AF47E84"/>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CD247E5"/>
    <w:multiLevelType w:val="hybridMultilevel"/>
    <w:tmpl w:val="6C8A78AA"/>
    <w:lvl w:ilvl="0" w:tplc="E458B9B4">
      <w:start w:val="1"/>
      <w:numFmt w:val="bullet"/>
      <w:lvlText w:val="-"/>
      <w:lvlJc w:val="left"/>
      <w:pPr>
        <w:ind w:left="620" w:hanging="420"/>
      </w:pPr>
      <w:rPr>
        <w:rFonts w:ascii="等线" w:eastAsia="等线" w:hAnsi="等线"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56AA0B6D"/>
    <w:multiLevelType w:val="hybridMultilevel"/>
    <w:tmpl w:val="2FFC4402"/>
    <w:lvl w:ilvl="0" w:tplc="76565894">
      <w:start w:val="1"/>
      <w:numFmt w:val="bullet"/>
      <w:lvlText w:val="‒"/>
      <w:lvlJc w:val="left"/>
      <w:pPr>
        <w:ind w:left="632" w:hanging="420"/>
      </w:pPr>
      <w:rPr>
        <w:rFonts w:ascii="Times New Roman" w:hAnsi="Times New Roman" w:cs="Times New Roman" w:hint="default"/>
      </w:rPr>
    </w:lvl>
    <w:lvl w:ilvl="1" w:tplc="04090003" w:tentative="1">
      <w:start w:val="1"/>
      <w:numFmt w:val="bullet"/>
      <w:lvlText w:val=""/>
      <w:lvlJc w:val="left"/>
      <w:pPr>
        <w:ind w:left="1052" w:hanging="420"/>
      </w:pPr>
      <w:rPr>
        <w:rFonts w:ascii="Wingdings" w:hAnsi="Wingdings" w:hint="default"/>
      </w:rPr>
    </w:lvl>
    <w:lvl w:ilvl="2" w:tplc="04090005" w:tentative="1">
      <w:start w:val="1"/>
      <w:numFmt w:val="bullet"/>
      <w:lvlText w:val=""/>
      <w:lvlJc w:val="left"/>
      <w:pPr>
        <w:ind w:left="1472" w:hanging="420"/>
      </w:pPr>
      <w:rPr>
        <w:rFonts w:ascii="Wingdings" w:hAnsi="Wingdings" w:hint="default"/>
      </w:rPr>
    </w:lvl>
    <w:lvl w:ilvl="3" w:tplc="04090001" w:tentative="1">
      <w:start w:val="1"/>
      <w:numFmt w:val="bullet"/>
      <w:lvlText w:val=""/>
      <w:lvlJc w:val="left"/>
      <w:pPr>
        <w:ind w:left="1892" w:hanging="420"/>
      </w:pPr>
      <w:rPr>
        <w:rFonts w:ascii="Wingdings" w:hAnsi="Wingdings" w:hint="default"/>
      </w:rPr>
    </w:lvl>
    <w:lvl w:ilvl="4" w:tplc="04090003" w:tentative="1">
      <w:start w:val="1"/>
      <w:numFmt w:val="bullet"/>
      <w:lvlText w:val=""/>
      <w:lvlJc w:val="left"/>
      <w:pPr>
        <w:ind w:left="2312" w:hanging="420"/>
      </w:pPr>
      <w:rPr>
        <w:rFonts w:ascii="Wingdings" w:hAnsi="Wingdings" w:hint="default"/>
      </w:rPr>
    </w:lvl>
    <w:lvl w:ilvl="5" w:tplc="04090005" w:tentative="1">
      <w:start w:val="1"/>
      <w:numFmt w:val="bullet"/>
      <w:lvlText w:val=""/>
      <w:lvlJc w:val="left"/>
      <w:pPr>
        <w:ind w:left="2732" w:hanging="420"/>
      </w:pPr>
      <w:rPr>
        <w:rFonts w:ascii="Wingdings" w:hAnsi="Wingdings" w:hint="default"/>
      </w:rPr>
    </w:lvl>
    <w:lvl w:ilvl="6" w:tplc="04090001" w:tentative="1">
      <w:start w:val="1"/>
      <w:numFmt w:val="bullet"/>
      <w:lvlText w:val=""/>
      <w:lvlJc w:val="left"/>
      <w:pPr>
        <w:ind w:left="3152" w:hanging="420"/>
      </w:pPr>
      <w:rPr>
        <w:rFonts w:ascii="Wingdings" w:hAnsi="Wingdings" w:hint="default"/>
      </w:rPr>
    </w:lvl>
    <w:lvl w:ilvl="7" w:tplc="04090003" w:tentative="1">
      <w:start w:val="1"/>
      <w:numFmt w:val="bullet"/>
      <w:lvlText w:val=""/>
      <w:lvlJc w:val="left"/>
      <w:pPr>
        <w:ind w:left="3572" w:hanging="420"/>
      </w:pPr>
      <w:rPr>
        <w:rFonts w:ascii="Wingdings" w:hAnsi="Wingdings" w:hint="default"/>
      </w:rPr>
    </w:lvl>
    <w:lvl w:ilvl="8" w:tplc="04090005" w:tentative="1">
      <w:start w:val="1"/>
      <w:numFmt w:val="bullet"/>
      <w:lvlText w:val=""/>
      <w:lvlJc w:val="left"/>
      <w:pPr>
        <w:ind w:left="3992" w:hanging="420"/>
      </w:pPr>
      <w:rPr>
        <w:rFonts w:ascii="Wingdings" w:hAnsi="Wingdings" w:hint="default"/>
      </w:rPr>
    </w:lvl>
  </w:abstractNum>
  <w:abstractNum w:abstractNumId="31" w15:restartNumberingAfterBreak="0">
    <w:nsid w:val="5F52160C"/>
    <w:multiLevelType w:val="hybridMultilevel"/>
    <w:tmpl w:val="DACE99C2"/>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3B642C"/>
    <w:multiLevelType w:val="hybridMultilevel"/>
    <w:tmpl w:val="89A61D3C"/>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4"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6B03313C"/>
    <w:multiLevelType w:val="multilevel"/>
    <w:tmpl w:val="C21065B0"/>
    <w:numStyleLink w:val="3GPPListofBullets"/>
  </w:abstractNum>
  <w:abstractNum w:abstractNumId="36" w15:restartNumberingAfterBreak="0">
    <w:nsid w:val="6F624F25"/>
    <w:multiLevelType w:val="multilevel"/>
    <w:tmpl w:val="6F624F25"/>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0A83CBA"/>
    <w:multiLevelType w:val="hybridMultilevel"/>
    <w:tmpl w:val="DC02BF70"/>
    <w:lvl w:ilvl="0" w:tplc="E4EE1AF0">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D109FB"/>
    <w:multiLevelType w:val="hybridMultilevel"/>
    <w:tmpl w:val="0DBAE9A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7E7E0B"/>
    <w:multiLevelType w:val="hybridMultilevel"/>
    <w:tmpl w:val="673CFE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7E30194"/>
    <w:multiLevelType w:val="hybridMultilevel"/>
    <w:tmpl w:val="9B3CF782"/>
    <w:lvl w:ilvl="0" w:tplc="B734CFC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5A14E2"/>
    <w:multiLevelType w:val="hybridMultilevel"/>
    <w:tmpl w:val="DF64AFB2"/>
    <w:lvl w:ilvl="0" w:tplc="002A8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863B40"/>
    <w:multiLevelType w:val="hybridMultilevel"/>
    <w:tmpl w:val="A7AE5A50"/>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541E77"/>
    <w:multiLevelType w:val="hybridMultilevel"/>
    <w:tmpl w:val="FE64ECE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8"/>
  </w:num>
  <w:num w:numId="3">
    <w:abstractNumId w:val="19"/>
  </w:num>
  <w:num w:numId="4">
    <w:abstractNumId w:val="35"/>
  </w:num>
  <w:num w:numId="5">
    <w:abstractNumId w:val="16"/>
  </w:num>
  <w:num w:numId="6">
    <w:abstractNumId w:val="3"/>
  </w:num>
  <w:num w:numId="7">
    <w:abstractNumId w:val="11"/>
  </w:num>
  <w:num w:numId="8">
    <w:abstractNumId w:val="24"/>
  </w:num>
  <w:num w:numId="9">
    <w:abstractNumId w:val="27"/>
  </w:num>
  <w:num w:numId="10">
    <w:abstractNumId w:val="28"/>
  </w:num>
  <w:num w:numId="11">
    <w:abstractNumId w:val="14"/>
  </w:num>
  <w:num w:numId="12">
    <w:abstractNumId w:val="43"/>
  </w:num>
  <w:num w:numId="13">
    <w:abstractNumId w:val="17"/>
  </w:num>
  <w:num w:numId="14">
    <w:abstractNumId w:val="31"/>
  </w:num>
  <w:num w:numId="15">
    <w:abstractNumId w:val="30"/>
  </w:num>
  <w:num w:numId="16">
    <w:abstractNumId w:val="23"/>
  </w:num>
  <w:num w:numId="17">
    <w:abstractNumId w:val="8"/>
  </w:num>
  <w:num w:numId="18">
    <w:abstractNumId w:val="32"/>
  </w:num>
  <w:num w:numId="19">
    <w:abstractNumId w:val="4"/>
  </w:num>
  <w:num w:numId="20">
    <w:abstractNumId w:val="38"/>
  </w:num>
  <w:num w:numId="21">
    <w:abstractNumId w:val="17"/>
    <w:lvlOverride w:ilvl="0">
      <w:startOverride w:val="1"/>
    </w:lvlOverride>
  </w:num>
  <w:num w:numId="22">
    <w:abstractNumId w:val="34"/>
  </w:num>
  <w:num w:numId="23">
    <w:abstractNumId w:val="33"/>
  </w:num>
  <w:num w:numId="24">
    <w:abstractNumId w:val="10"/>
  </w:num>
  <w:num w:numId="25">
    <w:abstractNumId w:val="9"/>
  </w:num>
  <w:num w:numId="26">
    <w:abstractNumId w:val="40"/>
  </w:num>
  <w:num w:numId="27">
    <w:abstractNumId w:val="37"/>
  </w:num>
  <w:num w:numId="28">
    <w:abstractNumId w:val="22"/>
  </w:num>
  <w:num w:numId="29">
    <w:abstractNumId w:val="29"/>
  </w:num>
  <w:num w:numId="30">
    <w:abstractNumId w:val="12"/>
  </w:num>
  <w:num w:numId="31">
    <w:abstractNumId w:val="6"/>
  </w:num>
  <w:num w:numId="32">
    <w:abstractNumId w:val="25"/>
  </w:num>
  <w:num w:numId="33">
    <w:abstractNumId w:val="2"/>
  </w:num>
  <w:num w:numId="34">
    <w:abstractNumId w:val="36"/>
  </w:num>
  <w:num w:numId="35">
    <w:abstractNumId w:val="39"/>
  </w:num>
  <w:num w:numId="36">
    <w:abstractNumId w:val="41"/>
  </w:num>
  <w:num w:numId="37">
    <w:abstractNumId w:val="1"/>
  </w:num>
  <w:num w:numId="38">
    <w:abstractNumId w:val="21"/>
  </w:num>
  <w:num w:numId="39">
    <w:abstractNumId w:val="5"/>
  </w:num>
  <w:num w:numId="40">
    <w:abstractNumId w:val="13"/>
  </w:num>
  <w:num w:numId="41">
    <w:abstractNumId w:val="26"/>
  </w:num>
  <w:num w:numId="42">
    <w:abstractNumId w:val="7"/>
  </w:num>
  <w:num w:numId="43">
    <w:abstractNumId w:val="42"/>
  </w:num>
  <w:num w:numId="44">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ECA"/>
    <w:rsid w:val="00000F2A"/>
    <w:rsid w:val="00000F62"/>
    <w:rsid w:val="00000FB5"/>
    <w:rsid w:val="00001027"/>
    <w:rsid w:val="0000112E"/>
    <w:rsid w:val="00001311"/>
    <w:rsid w:val="00001507"/>
    <w:rsid w:val="000017E9"/>
    <w:rsid w:val="00001814"/>
    <w:rsid w:val="000019E4"/>
    <w:rsid w:val="00001D13"/>
    <w:rsid w:val="00001EFB"/>
    <w:rsid w:val="00001F69"/>
    <w:rsid w:val="00001FC3"/>
    <w:rsid w:val="00002375"/>
    <w:rsid w:val="00002459"/>
    <w:rsid w:val="00002541"/>
    <w:rsid w:val="00002862"/>
    <w:rsid w:val="00002A9C"/>
    <w:rsid w:val="00002B08"/>
    <w:rsid w:val="00002D4F"/>
    <w:rsid w:val="00002E92"/>
    <w:rsid w:val="00002FE8"/>
    <w:rsid w:val="00003131"/>
    <w:rsid w:val="00003297"/>
    <w:rsid w:val="0000366B"/>
    <w:rsid w:val="00003731"/>
    <w:rsid w:val="00003772"/>
    <w:rsid w:val="000037FB"/>
    <w:rsid w:val="00003C17"/>
    <w:rsid w:val="00003CB0"/>
    <w:rsid w:val="00003D3D"/>
    <w:rsid w:val="00004004"/>
    <w:rsid w:val="0000407E"/>
    <w:rsid w:val="0000413B"/>
    <w:rsid w:val="0000416D"/>
    <w:rsid w:val="000041A0"/>
    <w:rsid w:val="000045D4"/>
    <w:rsid w:val="0000480F"/>
    <w:rsid w:val="00004885"/>
    <w:rsid w:val="00004A64"/>
    <w:rsid w:val="00004CD0"/>
    <w:rsid w:val="00004D8C"/>
    <w:rsid w:val="00004DCB"/>
    <w:rsid w:val="00004DD7"/>
    <w:rsid w:val="00004ED6"/>
    <w:rsid w:val="00005173"/>
    <w:rsid w:val="000051C1"/>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530"/>
    <w:rsid w:val="0001075C"/>
    <w:rsid w:val="00010E97"/>
    <w:rsid w:val="00010FD1"/>
    <w:rsid w:val="0001141C"/>
    <w:rsid w:val="00011703"/>
    <w:rsid w:val="00011897"/>
    <w:rsid w:val="00011B15"/>
    <w:rsid w:val="00011F10"/>
    <w:rsid w:val="00012057"/>
    <w:rsid w:val="000120C5"/>
    <w:rsid w:val="000121B7"/>
    <w:rsid w:val="000124D1"/>
    <w:rsid w:val="000127E3"/>
    <w:rsid w:val="00012D90"/>
    <w:rsid w:val="000130FE"/>
    <w:rsid w:val="0001321B"/>
    <w:rsid w:val="000132B8"/>
    <w:rsid w:val="0001376E"/>
    <w:rsid w:val="000137FF"/>
    <w:rsid w:val="00013956"/>
    <w:rsid w:val="00013B63"/>
    <w:rsid w:val="00013DA2"/>
    <w:rsid w:val="00013F39"/>
    <w:rsid w:val="00014010"/>
    <w:rsid w:val="000141F0"/>
    <w:rsid w:val="000146E5"/>
    <w:rsid w:val="000146F4"/>
    <w:rsid w:val="0001498F"/>
    <w:rsid w:val="00014A10"/>
    <w:rsid w:val="00014DB4"/>
    <w:rsid w:val="00015120"/>
    <w:rsid w:val="000154EC"/>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17AEC"/>
    <w:rsid w:val="00017DB7"/>
    <w:rsid w:val="00017E17"/>
    <w:rsid w:val="00020331"/>
    <w:rsid w:val="00020414"/>
    <w:rsid w:val="0002047D"/>
    <w:rsid w:val="000205C1"/>
    <w:rsid w:val="0002060C"/>
    <w:rsid w:val="000208B8"/>
    <w:rsid w:val="0002096C"/>
    <w:rsid w:val="00020C2B"/>
    <w:rsid w:val="00020D61"/>
    <w:rsid w:val="00020F0E"/>
    <w:rsid w:val="0002130A"/>
    <w:rsid w:val="00021526"/>
    <w:rsid w:val="0002165C"/>
    <w:rsid w:val="00021C67"/>
    <w:rsid w:val="00021C8C"/>
    <w:rsid w:val="00021D01"/>
    <w:rsid w:val="00021DEC"/>
    <w:rsid w:val="00021DF4"/>
    <w:rsid w:val="000222F7"/>
    <w:rsid w:val="000226B8"/>
    <w:rsid w:val="00022701"/>
    <w:rsid w:val="000227E8"/>
    <w:rsid w:val="000228C4"/>
    <w:rsid w:val="000231BE"/>
    <w:rsid w:val="00023706"/>
    <w:rsid w:val="00023C29"/>
    <w:rsid w:val="00023C8B"/>
    <w:rsid w:val="00023D03"/>
    <w:rsid w:val="00024004"/>
    <w:rsid w:val="0002411D"/>
    <w:rsid w:val="0002457A"/>
    <w:rsid w:val="000247D7"/>
    <w:rsid w:val="00024CB7"/>
    <w:rsid w:val="00024D0C"/>
    <w:rsid w:val="00024E37"/>
    <w:rsid w:val="00024E57"/>
    <w:rsid w:val="0002506A"/>
    <w:rsid w:val="00025073"/>
    <w:rsid w:val="00025281"/>
    <w:rsid w:val="00025303"/>
    <w:rsid w:val="000254DB"/>
    <w:rsid w:val="000255A1"/>
    <w:rsid w:val="000258DD"/>
    <w:rsid w:val="0002591B"/>
    <w:rsid w:val="000259D9"/>
    <w:rsid w:val="00025AFC"/>
    <w:rsid w:val="00025F2A"/>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19E"/>
    <w:rsid w:val="00031242"/>
    <w:rsid w:val="000312C0"/>
    <w:rsid w:val="000316D9"/>
    <w:rsid w:val="00031A09"/>
    <w:rsid w:val="00031CE1"/>
    <w:rsid w:val="00031EA9"/>
    <w:rsid w:val="00031EDD"/>
    <w:rsid w:val="00031F55"/>
    <w:rsid w:val="000321DC"/>
    <w:rsid w:val="00032214"/>
    <w:rsid w:val="0003240C"/>
    <w:rsid w:val="0003243C"/>
    <w:rsid w:val="00032962"/>
    <w:rsid w:val="00032A64"/>
    <w:rsid w:val="00032CE9"/>
    <w:rsid w:val="00032DB6"/>
    <w:rsid w:val="00033000"/>
    <w:rsid w:val="000334D2"/>
    <w:rsid w:val="00033834"/>
    <w:rsid w:val="0003397D"/>
    <w:rsid w:val="00033A55"/>
    <w:rsid w:val="00033AE8"/>
    <w:rsid w:val="00033B86"/>
    <w:rsid w:val="00033C42"/>
    <w:rsid w:val="00033E5C"/>
    <w:rsid w:val="000343E5"/>
    <w:rsid w:val="000344F5"/>
    <w:rsid w:val="00034922"/>
    <w:rsid w:val="000349B7"/>
    <w:rsid w:val="00034DC2"/>
    <w:rsid w:val="00034DFD"/>
    <w:rsid w:val="00034E3E"/>
    <w:rsid w:val="00034F4E"/>
    <w:rsid w:val="000350B6"/>
    <w:rsid w:val="0003540B"/>
    <w:rsid w:val="00035841"/>
    <w:rsid w:val="000358C8"/>
    <w:rsid w:val="0003597B"/>
    <w:rsid w:val="00035CAB"/>
    <w:rsid w:val="00036231"/>
    <w:rsid w:val="00036255"/>
    <w:rsid w:val="00036390"/>
    <w:rsid w:val="000364C3"/>
    <w:rsid w:val="00036896"/>
    <w:rsid w:val="00036A16"/>
    <w:rsid w:val="00036C45"/>
    <w:rsid w:val="00036FA7"/>
    <w:rsid w:val="000371DA"/>
    <w:rsid w:val="00037205"/>
    <w:rsid w:val="000372FA"/>
    <w:rsid w:val="00037393"/>
    <w:rsid w:val="000373E1"/>
    <w:rsid w:val="000377E3"/>
    <w:rsid w:val="00037910"/>
    <w:rsid w:val="00037A21"/>
    <w:rsid w:val="00037A4C"/>
    <w:rsid w:val="00037BEC"/>
    <w:rsid w:val="00037C03"/>
    <w:rsid w:val="00037DDF"/>
    <w:rsid w:val="00040012"/>
    <w:rsid w:val="0004027C"/>
    <w:rsid w:val="000403FA"/>
    <w:rsid w:val="000404F2"/>
    <w:rsid w:val="0004096B"/>
    <w:rsid w:val="00040A16"/>
    <w:rsid w:val="00040C20"/>
    <w:rsid w:val="00040F7A"/>
    <w:rsid w:val="000412B7"/>
    <w:rsid w:val="0004135A"/>
    <w:rsid w:val="00041385"/>
    <w:rsid w:val="000413B8"/>
    <w:rsid w:val="0004142E"/>
    <w:rsid w:val="00041471"/>
    <w:rsid w:val="0004170E"/>
    <w:rsid w:val="000417B1"/>
    <w:rsid w:val="0004182E"/>
    <w:rsid w:val="000418C8"/>
    <w:rsid w:val="00041FBA"/>
    <w:rsid w:val="00042072"/>
    <w:rsid w:val="000421AE"/>
    <w:rsid w:val="000426B1"/>
    <w:rsid w:val="000427BE"/>
    <w:rsid w:val="0004288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F22"/>
    <w:rsid w:val="00046367"/>
    <w:rsid w:val="000466BC"/>
    <w:rsid w:val="00046743"/>
    <w:rsid w:val="00046841"/>
    <w:rsid w:val="000468C4"/>
    <w:rsid w:val="00046925"/>
    <w:rsid w:val="00046A93"/>
    <w:rsid w:val="00046CB8"/>
    <w:rsid w:val="00046CD6"/>
    <w:rsid w:val="00046CE4"/>
    <w:rsid w:val="00046F9A"/>
    <w:rsid w:val="0004713D"/>
    <w:rsid w:val="000472F3"/>
    <w:rsid w:val="0004743A"/>
    <w:rsid w:val="000474FE"/>
    <w:rsid w:val="0004759D"/>
    <w:rsid w:val="000475B5"/>
    <w:rsid w:val="000477BB"/>
    <w:rsid w:val="00047804"/>
    <w:rsid w:val="00047A82"/>
    <w:rsid w:val="00047E1E"/>
    <w:rsid w:val="000503AE"/>
    <w:rsid w:val="00050451"/>
    <w:rsid w:val="00050463"/>
    <w:rsid w:val="0005055B"/>
    <w:rsid w:val="000505E0"/>
    <w:rsid w:val="00050831"/>
    <w:rsid w:val="00050AE6"/>
    <w:rsid w:val="00050D33"/>
    <w:rsid w:val="00050DA3"/>
    <w:rsid w:val="00050E34"/>
    <w:rsid w:val="00051135"/>
    <w:rsid w:val="0005155C"/>
    <w:rsid w:val="00051586"/>
    <w:rsid w:val="00051811"/>
    <w:rsid w:val="00051A5A"/>
    <w:rsid w:val="00051C36"/>
    <w:rsid w:val="00051DE2"/>
    <w:rsid w:val="00051DFA"/>
    <w:rsid w:val="00051F3D"/>
    <w:rsid w:val="00051F61"/>
    <w:rsid w:val="0005201C"/>
    <w:rsid w:val="0005291A"/>
    <w:rsid w:val="00052AE3"/>
    <w:rsid w:val="00052FBE"/>
    <w:rsid w:val="00053158"/>
    <w:rsid w:val="000531A8"/>
    <w:rsid w:val="00053698"/>
    <w:rsid w:val="000536EC"/>
    <w:rsid w:val="00053849"/>
    <w:rsid w:val="00053A47"/>
    <w:rsid w:val="00053B4E"/>
    <w:rsid w:val="00053C0C"/>
    <w:rsid w:val="00053D49"/>
    <w:rsid w:val="0005456E"/>
    <w:rsid w:val="0005468A"/>
    <w:rsid w:val="000546F5"/>
    <w:rsid w:val="000548B3"/>
    <w:rsid w:val="0005495A"/>
    <w:rsid w:val="00054ACE"/>
    <w:rsid w:val="00054B85"/>
    <w:rsid w:val="00054C80"/>
    <w:rsid w:val="00054C96"/>
    <w:rsid w:val="00054DAB"/>
    <w:rsid w:val="00054FBD"/>
    <w:rsid w:val="00054FDD"/>
    <w:rsid w:val="0005504C"/>
    <w:rsid w:val="0005506D"/>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7067"/>
    <w:rsid w:val="0005719D"/>
    <w:rsid w:val="000572A7"/>
    <w:rsid w:val="00057460"/>
    <w:rsid w:val="00057511"/>
    <w:rsid w:val="00057849"/>
    <w:rsid w:val="00057A41"/>
    <w:rsid w:val="00057A57"/>
    <w:rsid w:val="00057A61"/>
    <w:rsid w:val="00057AD4"/>
    <w:rsid w:val="00057DD5"/>
    <w:rsid w:val="00057DF9"/>
    <w:rsid w:val="00057E3C"/>
    <w:rsid w:val="00057E4D"/>
    <w:rsid w:val="00057EA9"/>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D1F"/>
    <w:rsid w:val="00061E34"/>
    <w:rsid w:val="00061F60"/>
    <w:rsid w:val="00062014"/>
    <w:rsid w:val="0006214C"/>
    <w:rsid w:val="000621A9"/>
    <w:rsid w:val="0006224D"/>
    <w:rsid w:val="000624BA"/>
    <w:rsid w:val="00062620"/>
    <w:rsid w:val="0006263A"/>
    <w:rsid w:val="00062919"/>
    <w:rsid w:val="000629E3"/>
    <w:rsid w:val="00062AE3"/>
    <w:rsid w:val="00062B7E"/>
    <w:rsid w:val="00062D4A"/>
    <w:rsid w:val="00062EBA"/>
    <w:rsid w:val="00063044"/>
    <w:rsid w:val="000631D1"/>
    <w:rsid w:val="0006326D"/>
    <w:rsid w:val="00063485"/>
    <w:rsid w:val="0006385A"/>
    <w:rsid w:val="00063980"/>
    <w:rsid w:val="00063A48"/>
    <w:rsid w:val="00063BC6"/>
    <w:rsid w:val="00063F57"/>
    <w:rsid w:val="00063FE8"/>
    <w:rsid w:val="0006436D"/>
    <w:rsid w:val="00064451"/>
    <w:rsid w:val="00064612"/>
    <w:rsid w:val="0006480B"/>
    <w:rsid w:val="0006485F"/>
    <w:rsid w:val="000649C5"/>
    <w:rsid w:val="00064A2B"/>
    <w:rsid w:val="00064ABD"/>
    <w:rsid w:val="00064BFA"/>
    <w:rsid w:val="000650AC"/>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62"/>
    <w:rsid w:val="000674DD"/>
    <w:rsid w:val="000675C2"/>
    <w:rsid w:val="000676E0"/>
    <w:rsid w:val="0006777C"/>
    <w:rsid w:val="0006792E"/>
    <w:rsid w:val="000679B0"/>
    <w:rsid w:val="00067FE2"/>
    <w:rsid w:val="00070296"/>
    <w:rsid w:val="00070378"/>
    <w:rsid w:val="00070386"/>
    <w:rsid w:val="000706EC"/>
    <w:rsid w:val="0007084B"/>
    <w:rsid w:val="000708AA"/>
    <w:rsid w:val="00070936"/>
    <w:rsid w:val="00070F3D"/>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E"/>
    <w:rsid w:val="00073785"/>
    <w:rsid w:val="0007390D"/>
    <w:rsid w:val="00073CF3"/>
    <w:rsid w:val="00073FB1"/>
    <w:rsid w:val="0007408B"/>
    <w:rsid w:val="0007420E"/>
    <w:rsid w:val="00074322"/>
    <w:rsid w:val="00074375"/>
    <w:rsid w:val="000743A0"/>
    <w:rsid w:val="00074A84"/>
    <w:rsid w:val="00074BF5"/>
    <w:rsid w:val="00074C1F"/>
    <w:rsid w:val="00074E31"/>
    <w:rsid w:val="00074F25"/>
    <w:rsid w:val="000752CD"/>
    <w:rsid w:val="000753C8"/>
    <w:rsid w:val="00075680"/>
    <w:rsid w:val="0007590A"/>
    <w:rsid w:val="00075999"/>
    <w:rsid w:val="00075C07"/>
    <w:rsid w:val="00075C81"/>
    <w:rsid w:val="00075F9B"/>
    <w:rsid w:val="0007675C"/>
    <w:rsid w:val="000767F3"/>
    <w:rsid w:val="00076B07"/>
    <w:rsid w:val="00076B8A"/>
    <w:rsid w:val="00077208"/>
    <w:rsid w:val="00077579"/>
    <w:rsid w:val="00077CCC"/>
    <w:rsid w:val="00077D69"/>
    <w:rsid w:val="00077E0C"/>
    <w:rsid w:val="00077E52"/>
    <w:rsid w:val="00077EBA"/>
    <w:rsid w:val="00077FB4"/>
    <w:rsid w:val="00077FCD"/>
    <w:rsid w:val="000801D3"/>
    <w:rsid w:val="0008028A"/>
    <w:rsid w:val="000802E0"/>
    <w:rsid w:val="00080492"/>
    <w:rsid w:val="000805B2"/>
    <w:rsid w:val="00080786"/>
    <w:rsid w:val="000807D9"/>
    <w:rsid w:val="00080848"/>
    <w:rsid w:val="00080AEC"/>
    <w:rsid w:val="00080D74"/>
    <w:rsid w:val="00080DFE"/>
    <w:rsid w:val="0008167E"/>
    <w:rsid w:val="000816F7"/>
    <w:rsid w:val="0008183E"/>
    <w:rsid w:val="00081932"/>
    <w:rsid w:val="00081CD9"/>
    <w:rsid w:val="00082152"/>
    <w:rsid w:val="000822F5"/>
    <w:rsid w:val="00082399"/>
    <w:rsid w:val="000823DC"/>
    <w:rsid w:val="00082421"/>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BE8"/>
    <w:rsid w:val="00084EE0"/>
    <w:rsid w:val="0008506E"/>
    <w:rsid w:val="000850DC"/>
    <w:rsid w:val="0008515A"/>
    <w:rsid w:val="00085239"/>
    <w:rsid w:val="00085259"/>
    <w:rsid w:val="0008531E"/>
    <w:rsid w:val="00085ACA"/>
    <w:rsid w:val="00085C4A"/>
    <w:rsid w:val="00085C75"/>
    <w:rsid w:val="00085D42"/>
    <w:rsid w:val="00085ECF"/>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06D"/>
    <w:rsid w:val="000902F7"/>
    <w:rsid w:val="0009034F"/>
    <w:rsid w:val="00090383"/>
    <w:rsid w:val="00090573"/>
    <w:rsid w:val="00090586"/>
    <w:rsid w:val="000906EB"/>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408E"/>
    <w:rsid w:val="0009415D"/>
    <w:rsid w:val="000941AD"/>
    <w:rsid w:val="0009437A"/>
    <w:rsid w:val="00094483"/>
    <w:rsid w:val="00094539"/>
    <w:rsid w:val="0009462C"/>
    <w:rsid w:val="000947B7"/>
    <w:rsid w:val="00095055"/>
    <w:rsid w:val="00095671"/>
    <w:rsid w:val="00095920"/>
    <w:rsid w:val="00095F53"/>
    <w:rsid w:val="0009612D"/>
    <w:rsid w:val="0009630E"/>
    <w:rsid w:val="00096427"/>
    <w:rsid w:val="0009644A"/>
    <w:rsid w:val="0009653B"/>
    <w:rsid w:val="000966CE"/>
    <w:rsid w:val="0009680E"/>
    <w:rsid w:val="000968D8"/>
    <w:rsid w:val="00096FFC"/>
    <w:rsid w:val="0009709B"/>
    <w:rsid w:val="0009746F"/>
    <w:rsid w:val="00097882"/>
    <w:rsid w:val="000979F0"/>
    <w:rsid w:val="00097AE8"/>
    <w:rsid w:val="00097CD8"/>
    <w:rsid w:val="00097F7C"/>
    <w:rsid w:val="00097FD8"/>
    <w:rsid w:val="000A02DC"/>
    <w:rsid w:val="000A0745"/>
    <w:rsid w:val="000A0AD4"/>
    <w:rsid w:val="000A0CA1"/>
    <w:rsid w:val="000A0E99"/>
    <w:rsid w:val="000A0EC2"/>
    <w:rsid w:val="000A0F31"/>
    <w:rsid w:val="000A15F9"/>
    <w:rsid w:val="000A1AD3"/>
    <w:rsid w:val="000A1D49"/>
    <w:rsid w:val="000A2042"/>
    <w:rsid w:val="000A21BE"/>
    <w:rsid w:val="000A23B7"/>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6B0"/>
    <w:rsid w:val="000A49B0"/>
    <w:rsid w:val="000A49DE"/>
    <w:rsid w:val="000A4A2E"/>
    <w:rsid w:val="000A4B74"/>
    <w:rsid w:val="000A4F6B"/>
    <w:rsid w:val="000A5015"/>
    <w:rsid w:val="000A52B9"/>
    <w:rsid w:val="000A54BA"/>
    <w:rsid w:val="000A54DF"/>
    <w:rsid w:val="000A56F2"/>
    <w:rsid w:val="000A5788"/>
    <w:rsid w:val="000A5AE2"/>
    <w:rsid w:val="000A5F6A"/>
    <w:rsid w:val="000A614B"/>
    <w:rsid w:val="000A61CB"/>
    <w:rsid w:val="000A64B8"/>
    <w:rsid w:val="000A6680"/>
    <w:rsid w:val="000A6788"/>
    <w:rsid w:val="000A6AC6"/>
    <w:rsid w:val="000A6C17"/>
    <w:rsid w:val="000A6CFE"/>
    <w:rsid w:val="000A6F16"/>
    <w:rsid w:val="000A70BA"/>
    <w:rsid w:val="000A794E"/>
    <w:rsid w:val="000A7C88"/>
    <w:rsid w:val="000A7D24"/>
    <w:rsid w:val="000A7E17"/>
    <w:rsid w:val="000B028D"/>
    <w:rsid w:val="000B02C2"/>
    <w:rsid w:val="000B034A"/>
    <w:rsid w:val="000B0609"/>
    <w:rsid w:val="000B081C"/>
    <w:rsid w:val="000B081F"/>
    <w:rsid w:val="000B08B5"/>
    <w:rsid w:val="000B0A14"/>
    <w:rsid w:val="000B0BD8"/>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968"/>
    <w:rsid w:val="000B49D7"/>
    <w:rsid w:val="000B4AA0"/>
    <w:rsid w:val="000B4B90"/>
    <w:rsid w:val="000B53AF"/>
    <w:rsid w:val="000B5449"/>
    <w:rsid w:val="000B546F"/>
    <w:rsid w:val="000B5717"/>
    <w:rsid w:val="000B5BA2"/>
    <w:rsid w:val="000B5BB1"/>
    <w:rsid w:val="000B5D48"/>
    <w:rsid w:val="000B5EE6"/>
    <w:rsid w:val="000B5FBF"/>
    <w:rsid w:val="000B60B9"/>
    <w:rsid w:val="000B6350"/>
    <w:rsid w:val="000B637C"/>
    <w:rsid w:val="000B644C"/>
    <w:rsid w:val="000B65BE"/>
    <w:rsid w:val="000B6670"/>
    <w:rsid w:val="000B67AF"/>
    <w:rsid w:val="000B6BBF"/>
    <w:rsid w:val="000B6BDF"/>
    <w:rsid w:val="000B6DE5"/>
    <w:rsid w:val="000B702D"/>
    <w:rsid w:val="000B70DB"/>
    <w:rsid w:val="000B71B6"/>
    <w:rsid w:val="000B7255"/>
    <w:rsid w:val="000B7361"/>
    <w:rsid w:val="000B7387"/>
    <w:rsid w:val="000B756F"/>
    <w:rsid w:val="000B7636"/>
    <w:rsid w:val="000B76BB"/>
    <w:rsid w:val="000B7D5E"/>
    <w:rsid w:val="000B7F40"/>
    <w:rsid w:val="000C0042"/>
    <w:rsid w:val="000C00A9"/>
    <w:rsid w:val="000C0198"/>
    <w:rsid w:val="000C077B"/>
    <w:rsid w:val="000C0A7E"/>
    <w:rsid w:val="000C108C"/>
    <w:rsid w:val="000C11CC"/>
    <w:rsid w:val="000C133A"/>
    <w:rsid w:val="000C17B5"/>
    <w:rsid w:val="000C1DBD"/>
    <w:rsid w:val="000C1F69"/>
    <w:rsid w:val="000C202F"/>
    <w:rsid w:val="000C2598"/>
    <w:rsid w:val="000C275A"/>
    <w:rsid w:val="000C2A25"/>
    <w:rsid w:val="000C2CA1"/>
    <w:rsid w:val="000C2DE1"/>
    <w:rsid w:val="000C2FDD"/>
    <w:rsid w:val="000C3321"/>
    <w:rsid w:val="000C33D3"/>
    <w:rsid w:val="000C393F"/>
    <w:rsid w:val="000C3987"/>
    <w:rsid w:val="000C3F16"/>
    <w:rsid w:val="000C4367"/>
    <w:rsid w:val="000C4C15"/>
    <w:rsid w:val="000C4C76"/>
    <w:rsid w:val="000C4CC5"/>
    <w:rsid w:val="000C4F45"/>
    <w:rsid w:val="000C4F47"/>
    <w:rsid w:val="000C5326"/>
    <w:rsid w:val="000C550B"/>
    <w:rsid w:val="000C560F"/>
    <w:rsid w:val="000C5759"/>
    <w:rsid w:val="000C5E7D"/>
    <w:rsid w:val="000C6037"/>
    <w:rsid w:val="000C624C"/>
    <w:rsid w:val="000C628A"/>
    <w:rsid w:val="000C6663"/>
    <w:rsid w:val="000C673C"/>
    <w:rsid w:val="000C69F8"/>
    <w:rsid w:val="000C6A9E"/>
    <w:rsid w:val="000C6E50"/>
    <w:rsid w:val="000C71D9"/>
    <w:rsid w:val="000C723D"/>
    <w:rsid w:val="000C727B"/>
    <w:rsid w:val="000C7702"/>
    <w:rsid w:val="000C7BC1"/>
    <w:rsid w:val="000C7C3E"/>
    <w:rsid w:val="000C7C56"/>
    <w:rsid w:val="000D037E"/>
    <w:rsid w:val="000D07C0"/>
    <w:rsid w:val="000D086F"/>
    <w:rsid w:val="000D0A0F"/>
    <w:rsid w:val="000D0AB8"/>
    <w:rsid w:val="000D0BAC"/>
    <w:rsid w:val="000D0BCC"/>
    <w:rsid w:val="000D0F9A"/>
    <w:rsid w:val="000D115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5D4"/>
    <w:rsid w:val="000D362A"/>
    <w:rsid w:val="000D37FA"/>
    <w:rsid w:val="000D391D"/>
    <w:rsid w:val="000D3A6C"/>
    <w:rsid w:val="000D3AD1"/>
    <w:rsid w:val="000D3DEE"/>
    <w:rsid w:val="000D3FBC"/>
    <w:rsid w:val="000D4324"/>
    <w:rsid w:val="000D446D"/>
    <w:rsid w:val="000D44D7"/>
    <w:rsid w:val="000D46EE"/>
    <w:rsid w:val="000D474D"/>
    <w:rsid w:val="000D47CA"/>
    <w:rsid w:val="000D4815"/>
    <w:rsid w:val="000D48AE"/>
    <w:rsid w:val="000D49EB"/>
    <w:rsid w:val="000D4ABD"/>
    <w:rsid w:val="000D4CA7"/>
    <w:rsid w:val="000D4DE6"/>
    <w:rsid w:val="000D4DFF"/>
    <w:rsid w:val="000D546A"/>
    <w:rsid w:val="000D55EA"/>
    <w:rsid w:val="000D5711"/>
    <w:rsid w:val="000D5964"/>
    <w:rsid w:val="000D59B6"/>
    <w:rsid w:val="000D59D6"/>
    <w:rsid w:val="000D5AB0"/>
    <w:rsid w:val="000D5AD1"/>
    <w:rsid w:val="000D5C0C"/>
    <w:rsid w:val="000D5DA9"/>
    <w:rsid w:val="000D5E4D"/>
    <w:rsid w:val="000D5F31"/>
    <w:rsid w:val="000D6346"/>
    <w:rsid w:val="000D66F7"/>
    <w:rsid w:val="000D697E"/>
    <w:rsid w:val="000D6A43"/>
    <w:rsid w:val="000D6A87"/>
    <w:rsid w:val="000D6BF5"/>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2F6"/>
    <w:rsid w:val="000E059C"/>
    <w:rsid w:val="000E06A2"/>
    <w:rsid w:val="000E0865"/>
    <w:rsid w:val="000E0981"/>
    <w:rsid w:val="000E0D16"/>
    <w:rsid w:val="000E0F41"/>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34"/>
    <w:rsid w:val="000E61CF"/>
    <w:rsid w:val="000E6285"/>
    <w:rsid w:val="000E6291"/>
    <w:rsid w:val="000E6333"/>
    <w:rsid w:val="000E65A7"/>
    <w:rsid w:val="000E6635"/>
    <w:rsid w:val="000E6C2D"/>
    <w:rsid w:val="000E6E66"/>
    <w:rsid w:val="000E6E8B"/>
    <w:rsid w:val="000E6F62"/>
    <w:rsid w:val="000E7145"/>
    <w:rsid w:val="000E72BF"/>
    <w:rsid w:val="000E7493"/>
    <w:rsid w:val="000E7535"/>
    <w:rsid w:val="000E7601"/>
    <w:rsid w:val="000E79E6"/>
    <w:rsid w:val="000E7E7D"/>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D2"/>
    <w:rsid w:val="000F2F54"/>
    <w:rsid w:val="000F3175"/>
    <w:rsid w:val="000F3353"/>
    <w:rsid w:val="000F34C7"/>
    <w:rsid w:val="000F37F8"/>
    <w:rsid w:val="000F3B40"/>
    <w:rsid w:val="000F3B9B"/>
    <w:rsid w:val="000F3FD6"/>
    <w:rsid w:val="000F3FFF"/>
    <w:rsid w:val="000F4269"/>
    <w:rsid w:val="000F42EA"/>
    <w:rsid w:val="000F45A9"/>
    <w:rsid w:val="000F46D0"/>
    <w:rsid w:val="000F4727"/>
    <w:rsid w:val="000F4ABC"/>
    <w:rsid w:val="000F4C88"/>
    <w:rsid w:val="000F4CAF"/>
    <w:rsid w:val="000F4EAE"/>
    <w:rsid w:val="000F4F44"/>
    <w:rsid w:val="000F52FF"/>
    <w:rsid w:val="000F53CB"/>
    <w:rsid w:val="000F54CB"/>
    <w:rsid w:val="000F5A42"/>
    <w:rsid w:val="000F5D47"/>
    <w:rsid w:val="000F5F35"/>
    <w:rsid w:val="000F61C4"/>
    <w:rsid w:val="000F6385"/>
    <w:rsid w:val="000F6563"/>
    <w:rsid w:val="000F6571"/>
    <w:rsid w:val="000F6646"/>
    <w:rsid w:val="000F6881"/>
    <w:rsid w:val="000F6AD7"/>
    <w:rsid w:val="000F6C32"/>
    <w:rsid w:val="000F6C9E"/>
    <w:rsid w:val="000F7243"/>
    <w:rsid w:val="000F737B"/>
    <w:rsid w:val="000F738F"/>
    <w:rsid w:val="000F73A7"/>
    <w:rsid w:val="000F765E"/>
    <w:rsid w:val="000F77C9"/>
    <w:rsid w:val="00100064"/>
    <w:rsid w:val="00100097"/>
    <w:rsid w:val="001000E9"/>
    <w:rsid w:val="00100169"/>
    <w:rsid w:val="0010067A"/>
    <w:rsid w:val="00100762"/>
    <w:rsid w:val="00100C4D"/>
    <w:rsid w:val="00100FD1"/>
    <w:rsid w:val="00101240"/>
    <w:rsid w:val="00101489"/>
    <w:rsid w:val="00101513"/>
    <w:rsid w:val="00101A0E"/>
    <w:rsid w:val="00101ACB"/>
    <w:rsid w:val="00101ACE"/>
    <w:rsid w:val="00101B1F"/>
    <w:rsid w:val="00101FA1"/>
    <w:rsid w:val="00102147"/>
    <w:rsid w:val="0010214F"/>
    <w:rsid w:val="001021A2"/>
    <w:rsid w:val="00102202"/>
    <w:rsid w:val="0010221D"/>
    <w:rsid w:val="001023DE"/>
    <w:rsid w:val="00102AF0"/>
    <w:rsid w:val="00102D2E"/>
    <w:rsid w:val="001031D6"/>
    <w:rsid w:val="001031E4"/>
    <w:rsid w:val="0010335B"/>
    <w:rsid w:val="00103658"/>
    <w:rsid w:val="0010366C"/>
    <w:rsid w:val="00103B3D"/>
    <w:rsid w:val="00103D39"/>
    <w:rsid w:val="00104058"/>
    <w:rsid w:val="0010405D"/>
    <w:rsid w:val="0010411E"/>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B22"/>
    <w:rsid w:val="00105CEE"/>
    <w:rsid w:val="001061B3"/>
    <w:rsid w:val="00106221"/>
    <w:rsid w:val="00106397"/>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813"/>
    <w:rsid w:val="00110A70"/>
    <w:rsid w:val="00110B1D"/>
    <w:rsid w:val="00110ECB"/>
    <w:rsid w:val="001115C0"/>
    <w:rsid w:val="001115F4"/>
    <w:rsid w:val="00111647"/>
    <w:rsid w:val="001118AA"/>
    <w:rsid w:val="001118CD"/>
    <w:rsid w:val="001119CC"/>
    <w:rsid w:val="00111AD9"/>
    <w:rsid w:val="00111BAD"/>
    <w:rsid w:val="00111C44"/>
    <w:rsid w:val="00111C8C"/>
    <w:rsid w:val="00111FED"/>
    <w:rsid w:val="0011244E"/>
    <w:rsid w:val="001126E3"/>
    <w:rsid w:val="00112950"/>
    <w:rsid w:val="001129D9"/>
    <w:rsid w:val="001129E7"/>
    <w:rsid w:val="00112B8F"/>
    <w:rsid w:val="00112B98"/>
    <w:rsid w:val="00112D41"/>
    <w:rsid w:val="00112F49"/>
    <w:rsid w:val="00112F6F"/>
    <w:rsid w:val="00113030"/>
    <w:rsid w:val="0011306D"/>
    <w:rsid w:val="00113158"/>
    <w:rsid w:val="001134DA"/>
    <w:rsid w:val="001135C0"/>
    <w:rsid w:val="0011372B"/>
    <w:rsid w:val="00113D8F"/>
    <w:rsid w:val="001140FA"/>
    <w:rsid w:val="00114151"/>
    <w:rsid w:val="001141CF"/>
    <w:rsid w:val="00114379"/>
    <w:rsid w:val="001143F0"/>
    <w:rsid w:val="0011463A"/>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AB2"/>
    <w:rsid w:val="00115CDA"/>
    <w:rsid w:val="00115D19"/>
    <w:rsid w:val="00115D3B"/>
    <w:rsid w:val="0011676C"/>
    <w:rsid w:val="00116B7D"/>
    <w:rsid w:val="00117077"/>
    <w:rsid w:val="00117140"/>
    <w:rsid w:val="001171D9"/>
    <w:rsid w:val="001172C7"/>
    <w:rsid w:val="001173E9"/>
    <w:rsid w:val="00117703"/>
    <w:rsid w:val="00117957"/>
    <w:rsid w:val="001179E8"/>
    <w:rsid w:val="00117B90"/>
    <w:rsid w:val="00117C0D"/>
    <w:rsid w:val="001203DB"/>
    <w:rsid w:val="0012055F"/>
    <w:rsid w:val="0012079F"/>
    <w:rsid w:val="001207F3"/>
    <w:rsid w:val="0012084A"/>
    <w:rsid w:val="00121001"/>
    <w:rsid w:val="001212C7"/>
    <w:rsid w:val="001213E6"/>
    <w:rsid w:val="00121547"/>
    <w:rsid w:val="00121897"/>
    <w:rsid w:val="00121ABF"/>
    <w:rsid w:val="00121B88"/>
    <w:rsid w:val="00122114"/>
    <w:rsid w:val="00122176"/>
    <w:rsid w:val="00122185"/>
    <w:rsid w:val="001221F3"/>
    <w:rsid w:val="00122469"/>
    <w:rsid w:val="0012253E"/>
    <w:rsid w:val="00122581"/>
    <w:rsid w:val="00122842"/>
    <w:rsid w:val="0012285D"/>
    <w:rsid w:val="00122EB3"/>
    <w:rsid w:val="001231C3"/>
    <w:rsid w:val="00123281"/>
    <w:rsid w:val="00123358"/>
    <w:rsid w:val="0012345C"/>
    <w:rsid w:val="00123587"/>
    <w:rsid w:val="001235C4"/>
    <w:rsid w:val="0012370F"/>
    <w:rsid w:val="00123975"/>
    <w:rsid w:val="00123AE5"/>
    <w:rsid w:val="00123D9E"/>
    <w:rsid w:val="00123DED"/>
    <w:rsid w:val="00123F71"/>
    <w:rsid w:val="0012459D"/>
    <w:rsid w:val="0012467D"/>
    <w:rsid w:val="001246C0"/>
    <w:rsid w:val="001246EC"/>
    <w:rsid w:val="001247CC"/>
    <w:rsid w:val="001249D7"/>
    <w:rsid w:val="00124C72"/>
    <w:rsid w:val="00124E10"/>
    <w:rsid w:val="00124E1B"/>
    <w:rsid w:val="00124E62"/>
    <w:rsid w:val="00124E8F"/>
    <w:rsid w:val="00125078"/>
    <w:rsid w:val="001251FE"/>
    <w:rsid w:val="001252FE"/>
    <w:rsid w:val="0012543D"/>
    <w:rsid w:val="00125671"/>
    <w:rsid w:val="001257E6"/>
    <w:rsid w:val="001258B6"/>
    <w:rsid w:val="001259CE"/>
    <w:rsid w:val="00125ADE"/>
    <w:rsid w:val="00125DEA"/>
    <w:rsid w:val="00125E79"/>
    <w:rsid w:val="00125FAD"/>
    <w:rsid w:val="00126260"/>
    <w:rsid w:val="0012676D"/>
    <w:rsid w:val="00126947"/>
    <w:rsid w:val="00127201"/>
    <w:rsid w:val="001274AC"/>
    <w:rsid w:val="001275E6"/>
    <w:rsid w:val="00127DE2"/>
    <w:rsid w:val="00127F28"/>
    <w:rsid w:val="00127F2F"/>
    <w:rsid w:val="001301E5"/>
    <w:rsid w:val="001302A9"/>
    <w:rsid w:val="0013046C"/>
    <w:rsid w:val="00130714"/>
    <w:rsid w:val="00130782"/>
    <w:rsid w:val="001307F8"/>
    <w:rsid w:val="00130953"/>
    <w:rsid w:val="00130AA9"/>
    <w:rsid w:val="00130BA5"/>
    <w:rsid w:val="00130EDA"/>
    <w:rsid w:val="00130FF9"/>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34C"/>
    <w:rsid w:val="0013344F"/>
    <w:rsid w:val="0013359C"/>
    <w:rsid w:val="0013388D"/>
    <w:rsid w:val="00133B1C"/>
    <w:rsid w:val="00133D9D"/>
    <w:rsid w:val="00133EBD"/>
    <w:rsid w:val="0013414A"/>
    <w:rsid w:val="001341A6"/>
    <w:rsid w:val="0013451F"/>
    <w:rsid w:val="001345D5"/>
    <w:rsid w:val="00134672"/>
    <w:rsid w:val="001347E8"/>
    <w:rsid w:val="00134AD7"/>
    <w:rsid w:val="00134B09"/>
    <w:rsid w:val="00134E76"/>
    <w:rsid w:val="00135015"/>
    <w:rsid w:val="00135095"/>
    <w:rsid w:val="001352A6"/>
    <w:rsid w:val="001353D7"/>
    <w:rsid w:val="001354DC"/>
    <w:rsid w:val="00135829"/>
    <w:rsid w:val="001358A7"/>
    <w:rsid w:val="001358F4"/>
    <w:rsid w:val="00135BA3"/>
    <w:rsid w:val="00135C59"/>
    <w:rsid w:val="00135D02"/>
    <w:rsid w:val="001360FE"/>
    <w:rsid w:val="0013612A"/>
    <w:rsid w:val="0013631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1CB"/>
    <w:rsid w:val="00140288"/>
    <w:rsid w:val="00140608"/>
    <w:rsid w:val="00140627"/>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6F8"/>
    <w:rsid w:val="0014671D"/>
    <w:rsid w:val="0014688D"/>
    <w:rsid w:val="0014694E"/>
    <w:rsid w:val="00146A4F"/>
    <w:rsid w:val="00146BC8"/>
    <w:rsid w:val="00146D29"/>
    <w:rsid w:val="00146DA2"/>
    <w:rsid w:val="00147032"/>
    <w:rsid w:val="0014715F"/>
    <w:rsid w:val="001474C4"/>
    <w:rsid w:val="00147A08"/>
    <w:rsid w:val="00147C58"/>
    <w:rsid w:val="00147D56"/>
    <w:rsid w:val="00147D62"/>
    <w:rsid w:val="00147D65"/>
    <w:rsid w:val="00147D91"/>
    <w:rsid w:val="00147EEB"/>
    <w:rsid w:val="00147F32"/>
    <w:rsid w:val="00147F98"/>
    <w:rsid w:val="00150060"/>
    <w:rsid w:val="00150061"/>
    <w:rsid w:val="00150406"/>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BA6"/>
    <w:rsid w:val="00151E0B"/>
    <w:rsid w:val="00151FCB"/>
    <w:rsid w:val="00152066"/>
    <w:rsid w:val="00152154"/>
    <w:rsid w:val="00152275"/>
    <w:rsid w:val="00152311"/>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4356"/>
    <w:rsid w:val="001543A4"/>
    <w:rsid w:val="0015449B"/>
    <w:rsid w:val="001544AB"/>
    <w:rsid w:val="00154663"/>
    <w:rsid w:val="0015468D"/>
    <w:rsid w:val="00154A5E"/>
    <w:rsid w:val="00154B50"/>
    <w:rsid w:val="001550EA"/>
    <w:rsid w:val="001559D7"/>
    <w:rsid w:val="00155F7A"/>
    <w:rsid w:val="00156260"/>
    <w:rsid w:val="001564C8"/>
    <w:rsid w:val="0015657A"/>
    <w:rsid w:val="001565AE"/>
    <w:rsid w:val="0015674F"/>
    <w:rsid w:val="0015690F"/>
    <w:rsid w:val="00156C65"/>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0FE"/>
    <w:rsid w:val="00161513"/>
    <w:rsid w:val="001616E2"/>
    <w:rsid w:val="001618A3"/>
    <w:rsid w:val="00161A85"/>
    <w:rsid w:val="00161C50"/>
    <w:rsid w:val="00161F42"/>
    <w:rsid w:val="00162136"/>
    <w:rsid w:val="00162262"/>
    <w:rsid w:val="00162617"/>
    <w:rsid w:val="0016261E"/>
    <w:rsid w:val="001628A8"/>
    <w:rsid w:val="00162BD5"/>
    <w:rsid w:val="00162C3B"/>
    <w:rsid w:val="00162CF1"/>
    <w:rsid w:val="00162EB1"/>
    <w:rsid w:val="00162F38"/>
    <w:rsid w:val="00162F82"/>
    <w:rsid w:val="001630E4"/>
    <w:rsid w:val="0016316F"/>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8E"/>
    <w:rsid w:val="00164EAD"/>
    <w:rsid w:val="00165137"/>
    <w:rsid w:val="001652FB"/>
    <w:rsid w:val="00165689"/>
    <w:rsid w:val="0016592E"/>
    <w:rsid w:val="00165A57"/>
    <w:rsid w:val="00165C3F"/>
    <w:rsid w:val="001660C2"/>
    <w:rsid w:val="0016634F"/>
    <w:rsid w:val="00166426"/>
    <w:rsid w:val="001664FF"/>
    <w:rsid w:val="001665A8"/>
    <w:rsid w:val="001667AF"/>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54"/>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97C"/>
    <w:rsid w:val="00175B5A"/>
    <w:rsid w:val="00175C0B"/>
    <w:rsid w:val="00175F89"/>
    <w:rsid w:val="00176098"/>
    <w:rsid w:val="001760EE"/>
    <w:rsid w:val="00176414"/>
    <w:rsid w:val="001766C1"/>
    <w:rsid w:val="001767F0"/>
    <w:rsid w:val="00177036"/>
    <w:rsid w:val="0017714C"/>
    <w:rsid w:val="001771A6"/>
    <w:rsid w:val="00177219"/>
    <w:rsid w:val="0017722E"/>
    <w:rsid w:val="00177580"/>
    <w:rsid w:val="001775CD"/>
    <w:rsid w:val="00177711"/>
    <w:rsid w:val="0017792A"/>
    <w:rsid w:val="00177A0D"/>
    <w:rsid w:val="00177DFF"/>
    <w:rsid w:val="00177E34"/>
    <w:rsid w:val="00177EBD"/>
    <w:rsid w:val="00180054"/>
    <w:rsid w:val="00180060"/>
    <w:rsid w:val="001800DB"/>
    <w:rsid w:val="001800F3"/>
    <w:rsid w:val="00180149"/>
    <w:rsid w:val="0018016C"/>
    <w:rsid w:val="0018045C"/>
    <w:rsid w:val="0018049A"/>
    <w:rsid w:val="00180934"/>
    <w:rsid w:val="00180D8E"/>
    <w:rsid w:val="00180E60"/>
    <w:rsid w:val="00181081"/>
    <w:rsid w:val="001817BA"/>
    <w:rsid w:val="00181B3A"/>
    <w:rsid w:val="00181E15"/>
    <w:rsid w:val="001820B2"/>
    <w:rsid w:val="001821E9"/>
    <w:rsid w:val="0018227D"/>
    <w:rsid w:val="00182608"/>
    <w:rsid w:val="001827FA"/>
    <w:rsid w:val="00182847"/>
    <w:rsid w:val="00182966"/>
    <w:rsid w:val="00182A28"/>
    <w:rsid w:val="00182B62"/>
    <w:rsid w:val="00182E75"/>
    <w:rsid w:val="001831E9"/>
    <w:rsid w:val="00183374"/>
    <w:rsid w:val="001836DF"/>
    <w:rsid w:val="00183B24"/>
    <w:rsid w:val="00183B69"/>
    <w:rsid w:val="00183CC6"/>
    <w:rsid w:val="00183D8A"/>
    <w:rsid w:val="00183E8B"/>
    <w:rsid w:val="00183F11"/>
    <w:rsid w:val="00183F43"/>
    <w:rsid w:val="00183F6C"/>
    <w:rsid w:val="001840F5"/>
    <w:rsid w:val="0018468A"/>
    <w:rsid w:val="001849E4"/>
    <w:rsid w:val="00184DAB"/>
    <w:rsid w:val="00184F51"/>
    <w:rsid w:val="00185254"/>
    <w:rsid w:val="00185257"/>
    <w:rsid w:val="0018525C"/>
    <w:rsid w:val="001852FC"/>
    <w:rsid w:val="00185A87"/>
    <w:rsid w:val="00185BE1"/>
    <w:rsid w:val="00185C4E"/>
    <w:rsid w:val="00185E59"/>
    <w:rsid w:val="00185F10"/>
    <w:rsid w:val="001862BC"/>
    <w:rsid w:val="00186395"/>
    <w:rsid w:val="00186544"/>
    <w:rsid w:val="00186624"/>
    <w:rsid w:val="00186A88"/>
    <w:rsid w:val="00186AD7"/>
    <w:rsid w:val="00186B4D"/>
    <w:rsid w:val="00186DCB"/>
    <w:rsid w:val="00186E49"/>
    <w:rsid w:val="00186E50"/>
    <w:rsid w:val="00186F58"/>
    <w:rsid w:val="00187568"/>
    <w:rsid w:val="0018767B"/>
    <w:rsid w:val="00187695"/>
    <w:rsid w:val="00187780"/>
    <w:rsid w:val="00187980"/>
    <w:rsid w:val="001900CE"/>
    <w:rsid w:val="00190307"/>
    <w:rsid w:val="001903C6"/>
    <w:rsid w:val="00190927"/>
    <w:rsid w:val="00190BB7"/>
    <w:rsid w:val="00190BD5"/>
    <w:rsid w:val="00190CC1"/>
    <w:rsid w:val="00191573"/>
    <w:rsid w:val="00191727"/>
    <w:rsid w:val="00191A2B"/>
    <w:rsid w:val="00191EBF"/>
    <w:rsid w:val="0019219A"/>
    <w:rsid w:val="001921AA"/>
    <w:rsid w:val="001923DB"/>
    <w:rsid w:val="0019259D"/>
    <w:rsid w:val="001925E5"/>
    <w:rsid w:val="001927B9"/>
    <w:rsid w:val="0019287C"/>
    <w:rsid w:val="00192D4D"/>
    <w:rsid w:val="00192D98"/>
    <w:rsid w:val="00192DB6"/>
    <w:rsid w:val="00192E7B"/>
    <w:rsid w:val="00192F16"/>
    <w:rsid w:val="00193242"/>
    <w:rsid w:val="0019328C"/>
    <w:rsid w:val="001935A9"/>
    <w:rsid w:val="001937C4"/>
    <w:rsid w:val="00193925"/>
    <w:rsid w:val="00193987"/>
    <w:rsid w:val="00193B24"/>
    <w:rsid w:val="00193C2A"/>
    <w:rsid w:val="00194075"/>
    <w:rsid w:val="00194178"/>
    <w:rsid w:val="00194215"/>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16B"/>
    <w:rsid w:val="001A0303"/>
    <w:rsid w:val="001A032E"/>
    <w:rsid w:val="001A0421"/>
    <w:rsid w:val="001A0595"/>
    <w:rsid w:val="001A067A"/>
    <w:rsid w:val="001A0891"/>
    <w:rsid w:val="001A09BB"/>
    <w:rsid w:val="001A09BF"/>
    <w:rsid w:val="001A0BD6"/>
    <w:rsid w:val="001A0BF3"/>
    <w:rsid w:val="001A1864"/>
    <w:rsid w:val="001A1892"/>
    <w:rsid w:val="001A18D3"/>
    <w:rsid w:val="001A1A85"/>
    <w:rsid w:val="001A1ABA"/>
    <w:rsid w:val="001A1EC8"/>
    <w:rsid w:val="001A1F28"/>
    <w:rsid w:val="001A2359"/>
    <w:rsid w:val="001A23D1"/>
    <w:rsid w:val="001A24A2"/>
    <w:rsid w:val="001A258A"/>
    <w:rsid w:val="001A25D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BDA"/>
    <w:rsid w:val="001A5FD0"/>
    <w:rsid w:val="001A617B"/>
    <w:rsid w:val="001A61A0"/>
    <w:rsid w:val="001A61B8"/>
    <w:rsid w:val="001A6255"/>
    <w:rsid w:val="001A628F"/>
    <w:rsid w:val="001A631C"/>
    <w:rsid w:val="001A67D9"/>
    <w:rsid w:val="001A6AFE"/>
    <w:rsid w:val="001A6CE4"/>
    <w:rsid w:val="001A6E16"/>
    <w:rsid w:val="001A6F38"/>
    <w:rsid w:val="001A6FB5"/>
    <w:rsid w:val="001A706D"/>
    <w:rsid w:val="001A71EB"/>
    <w:rsid w:val="001A72EE"/>
    <w:rsid w:val="001A7581"/>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6EA"/>
    <w:rsid w:val="001B1732"/>
    <w:rsid w:val="001B17D9"/>
    <w:rsid w:val="001B1A13"/>
    <w:rsid w:val="001B1F14"/>
    <w:rsid w:val="001B1F17"/>
    <w:rsid w:val="001B1F26"/>
    <w:rsid w:val="001B1F29"/>
    <w:rsid w:val="001B1F3D"/>
    <w:rsid w:val="001B2048"/>
    <w:rsid w:val="001B2083"/>
    <w:rsid w:val="001B2085"/>
    <w:rsid w:val="001B2088"/>
    <w:rsid w:val="001B20D5"/>
    <w:rsid w:val="001B2132"/>
    <w:rsid w:val="001B24CD"/>
    <w:rsid w:val="001B26EE"/>
    <w:rsid w:val="001B2993"/>
    <w:rsid w:val="001B2AE3"/>
    <w:rsid w:val="001B2D4E"/>
    <w:rsid w:val="001B2D72"/>
    <w:rsid w:val="001B2E97"/>
    <w:rsid w:val="001B2F20"/>
    <w:rsid w:val="001B3754"/>
    <w:rsid w:val="001B3792"/>
    <w:rsid w:val="001B3895"/>
    <w:rsid w:val="001B45CE"/>
    <w:rsid w:val="001B4A66"/>
    <w:rsid w:val="001B4EAB"/>
    <w:rsid w:val="001B5332"/>
    <w:rsid w:val="001B53B3"/>
    <w:rsid w:val="001B54E9"/>
    <w:rsid w:val="001B57D5"/>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4A0"/>
    <w:rsid w:val="001C27E0"/>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298"/>
    <w:rsid w:val="001C6357"/>
    <w:rsid w:val="001C6B14"/>
    <w:rsid w:val="001C6E88"/>
    <w:rsid w:val="001C7185"/>
    <w:rsid w:val="001C7281"/>
    <w:rsid w:val="001C766A"/>
    <w:rsid w:val="001C78F1"/>
    <w:rsid w:val="001C7AB6"/>
    <w:rsid w:val="001C7D35"/>
    <w:rsid w:val="001C7F47"/>
    <w:rsid w:val="001D0011"/>
    <w:rsid w:val="001D006C"/>
    <w:rsid w:val="001D0182"/>
    <w:rsid w:val="001D0211"/>
    <w:rsid w:val="001D0578"/>
    <w:rsid w:val="001D0593"/>
    <w:rsid w:val="001D05BC"/>
    <w:rsid w:val="001D09CB"/>
    <w:rsid w:val="001D0C19"/>
    <w:rsid w:val="001D0C40"/>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327"/>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3DF"/>
    <w:rsid w:val="001D66CE"/>
    <w:rsid w:val="001D6933"/>
    <w:rsid w:val="001D6A53"/>
    <w:rsid w:val="001D6E61"/>
    <w:rsid w:val="001D6F30"/>
    <w:rsid w:val="001D6F89"/>
    <w:rsid w:val="001D712D"/>
    <w:rsid w:val="001D7260"/>
    <w:rsid w:val="001D72D6"/>
    <w:rsid w:val="001D7816"/>
    <w:rsid w:val="001D7A4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720"/>
    <w:rsid w:val="001E2EEF"/>
    <w:rsid w:val="001E30C2"/>
    <w:rsid w:val="001E3188"/>
    <w:rsid w:val="001E31D1"/>
    <w:rsid w:val="001E32BE"/>
    <w:rsid w:val="001E33BB"/>
    <w:rsid w:val="001E3451"/>
    <w:rsid w:val="001E34EE"/>
    <w:rsid w:val="001E38C7"/>
    <w:rsid w:val="001E3961"/>
    <w:rsid w:val="001E3A1F"/>
    <w:rsid w:val="001E3A45"/>
    <w:rsid w:val="001E3A77"/>
    <w:rsid w:val="001E3B0E"/>
    <w:rsid w:val="001E3D3B"/>
    <w:rsid w:val="001E3D88"/>
    <w:rsid w:val="001E4060"/>
    <w:rsid w:val="001E420B"/>
    <w:rsid w:val="001E4299"/>
    <w:rsid w:val="001E4583"/>
    <w:rsid w:val="001E46D4"/>
    <w:rsid w:val="001E46EE"/>
    <w:rsid w:val="001E4704"/>
    <w:rsid w:val="001E4B99"/>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8F2"/>
    <w:rsid w:val="001E6B8F"/>
    <w:rsid w:val="001E6C1B"/>
    <w:rsid w:val="001E6D23"/>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78"/>
    <w:rsid w:val="001F16FD"/>
    <w:rsid w:val="001F1B1E"/>
    <w:rsid w:val="001F1BE5"/>
    <w:rsid w:val="001F1DFA"/>
    <w:rsid w:val="001F1E17"/>
    <w:rsid w:val="001F1EA9"/>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483"/>
    <w:rsid w:val="001F4513"/>
    <w:rsid w:val="001F4570"/>
    <w:rsid w:val="001F45E8"/>
    <w:rsid w:val="001F4AE1"/>
    <w:rsid w:val="001F4E57"/>
    <w:rsid w:val="001F506F"/>
    <w:rsid w:val="001F50EC"/>
    <w:rsid w:val="001F5276"/>
    <w:rsid w:val="001F53A2"/>
    <w:rsid w:val="001F53ED"/>
    <w:rsid w:val="001F542D"/>
    <w:rsid w:val="001F54CA"/>
    <w:rsid w:val="001F5ABB"/>
    <w:rsid w:val="001F5AF6"/>
    <w:rsid w:val="001F5C3F"/>
    <w:rsid w:val="001F5C95"/>
    <w:rsid w:val="001F5C9E"/>
    <w:rsid w:val="001F5CCB"/>
    <w:rsid w:val="001F5E73"/>
    <w:rsid w:val="001F5ED8"/>
    <w:rsid w:val="001F5F10"/>
    <w:rsid w:val="001F6192"/>
    <w:rsid w:val="001F6408"/>
    <w:rsid w:val="001F644E"/>
    <w:rsid w:val="001F67D0"/>
    <w:rsid w:val="001F6828"/>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6FE"/>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E97"/>
    <w:rsid w:val="00203072"/>
    <w:rsid w:val="00203159"/>
    <w:rsid w:val="002031E9"/>
    <w:rsid w:val="002032D0"/>
    <w:rsid w:val="00203477"/>
    <w:rsid w:val="0020356E"/>
    <w:rsid w:val="002035B9"/>
    <w:rsid w:val="00203789"/>
    <w:rsid w:val="00203A6E"/>
    <w:rsid w:val="00203EC8"/>
    <w:rsid w:val="00203F00"/>
    <w:rsid w:val="00203F5C"/>
    <w:rsid w:val="0020418A"/>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355"/>
    <w:rsid w:val="002075EC"/>
    <w:rsid w:val="0020760D"/>
    <w:rsid w:val="00207613"/>
    <w:rsid w:val="002076EE"/>
    <w:rsid w:val="00207723"/>
    <w:rsid w:val="0020782F"/>
    <w:rsid w:val="00207847"/>
    <w:rsid w:val="00207AF9"/>
    <w:rsid w:val="00207BB9"/>
    <w:rsid w:val="00207EB6"/>
    <w:rsid w:val="00210018"/>
    <w:rsid w:val="0021001A"/>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4F8"/>
    <w:rsid w:val="00213598"/>
    <w:rsid w:val="00213851"/>
    <w:rsid w:val="00213AF9"/>
    <w:rsid w:val="0021463D"/>
    <w:rsid w:val="002146F8"/>
    <w:rsid w:val="00214E0D"/>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28"/>
    <w:rsid w:val="00217E57"/>
    <w:rsid w:val="00217EC7"/>
    <w:rsid w:val="002202EC"/>
    <w:rsid w:val="00220422"/>
    <w:rsid w:val="002204C4"/>
    <w:rsid w:val="002204ED"/>
    <w:rsid w:val="0022054F"/>
    <w:rsid w:val="0022065D"/>
    <w:rsid w:val="00220697"/>
    <w:rsid w:val="0022088E"/>
    <w:rsid w:val="00220A14"/>
    <w:rsid w:val="00220E92"/>
    <w:rsid w:val="002211DD"/>
    <w:rsid w:val="0022135D"/>
    <w:rsid w:val="002215AF"/>
    <w:rsid w:val="0022180C"/>
    <w:rsid w:val="002218BB"/>
    <w:rsid w:val="00221942"/>
    <w:rsid w:val="00221FEF"/>
    <w:rsid w:val="002221B4"/>
    <w:rsid w:val="002222A4"/>
    <w:rsid w:val="00222AA3"/>
    <w:rsid w:val="00222E17"/>
    <w:rsid w:val="00222EA3"/>
    <w:rsid w:val="00222FFF"/>
    <w:rsid w:val="00223326"/>
    <w:rsid w:val="0022337A"/>
    <w:rsid w:val="00223833"/>
    <w:rsid w:val="00223ACD"/>
    <w:rsid w:val="00223ADC"/>
    <w:rsid w:val="00223D17"/>
    <w:rsid w:val="00223DB0"/>
    <w:rsid w:val="00223F34"/>
    <w:rsid w:val="00224093"/>
    <w:rsid w:val="002240FE"/>
    <w:rsid w:val="002241C9"/>
    <w:rsid w:val="00224506"/>
    <w:rsid w:val="00224552"/>
    <w:rsid w:val="002245F8"/>
    <w:rsid w:val="00224890"/>
    <w:rsid w:val="002248E2"/>
    <w:rsid w:val="00224A9B"/>
    <w:rsid w:val="00224C25"/>
    <w:rsid w:val="0022539A"/>
    <w:rsid w:val="00225DB5"/>
    <w:rsid w:val="0022609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977"/>
    <w:rsid w:val="00231A06"/>
    <w:rsid w:val="00231A20"/>
    <w:rsid w:val="00231AA9"/>
    <w:rsid w:val="00231D67"/>
    <w:rsid w:val="00231E15"/>
    <w:rsid w:val="00232191"/>
    <w:rsid w:val="00232306"/>
    <w:rsid w:val="00232486"/>
    <w:rsid w:val="00232C8F"/>
    <w:rsid w:val="00232C9B"/>
    <w:rsid w:val="00232E9D"/>
    <w:rsid w:val="00232FF5"/>
    <w:rsid w:val="00233011"/>
    <w:rsid w:val="00233301"/>
    <w:rsid w:val="0023361E"/>
    <w:rsid w:val="00233B04"/>
    <w:rsid w:val="00233B71"/>
    <w:rsid w:val="00233BAD"/>
    <w:rsid w:val="00233EAE"/>
    <w:rsid w:val="00233EBA"/>
    <w:rsid w:val="00234476"/>
    <w:rsid w:val="002344C8"/>
    <w:rsid w:val="0023464A"/>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615"/>
    <w:rsid w:val="0023670A"/>
    <w:rsid w:val="00236713"/>
    <w:rsid w:val="002368CC"/>
    <w:rsid w:val="00236B66"/>
    <w:rsid w:val="00236D0C"/>
    <w:rsid w:val="00236F55"/>
    <w:rsid w:val="00236F71"/>
    <w:rsid w:val="00236F8A"/>
    <w:rsid w:val="002370A7"/>
    <w:rsid w:val="002373FC"/>
    <w:rsid w:val="0023776F"/>
    <w:rsid w:val="002377E1"/>
    <w:rsid w:val="00237C6F"/>
    <w:rsid w:val="00237D22"/>
    <w:rsid w:val="00237EBF"/>
    <w:rsid w:val="002402C9"/>
    <w:rsid w:val="0024044A"/>
    <w:rsid w:val="00240B7D"/>
    <w:rsid w:val="00240F76"/>
    <w:rsid w:val="0024103F"/>
    <w:rsid w:val="0024104D"/>
    <w:rsid w:val="00241210"/>
    <w:rsid w:val="0024144B"/>
    <w:rsid w:val="00241576"/>
    <w:rsid w:val="0024162E"/>
    <w:rsid w:val="00241702"/>
    <w:rsid w:val="0024171F"/>
    <w:rsid w:val="00241971"/>
    <w:rsid w:val="002419F3"/>
    <w:rsid w:val="00241B82"/>
    <w:rsid w:val="00241C24"/>
    <w:rsid w:val="00241C7B"/>
    <w:rsid w:val="00241E0D"/>
    <w:rsid w:val="00241F38"/>
    <w:rsid w:val="00241FAA"/>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3C2"/>
    <w:rsid w:val="00244606"/>
    <w:rsid w:val="002446E1"/>
    <w:rsid w:val="00244924"/>
    <w:rsid w:val="00244D92"/>
    <w:rsid w:val="00245492"/>
    <w:rsid w:val="002458FD"/>
    <w:rsid w:val="00245A41"/>
    <w:rsid w:val="00245A43"/>
    <w:rsid w:val="00245B70"/>
    <w:rsid w:val="00245D7D"/>
    <w:rsid w:val="00245D99"/>
    <w:rsid w:val="00245E39"/>
    <w:rsid w:val="00245FBA"/>
    <w:rsid w:val="0024602A"/>
    <w:rsid w:val="0024621C"/>
    <w:rsid w:val="002466A4"/>
    <w:rsid w:val="00246999"/>
    <w:rsid w:val="00246C52"/>
    <w:rsid w:val="00246EB6"/>
    <w:rsid w:val="0024703D"/>
    <w:rsid w:val="002471AB"/>
    <w:rsid w:val="002476F6"/>
    <w:rsid w:val="002477FC"/>
    <w:rsid w:val="0024785A"/>
    <w:rsid w:val="00247C82"/>
    <w:rsid w:val="00247CAA"/>
    <w:rsid w:val="00247D14"/>
    <w:rsid w:val="00247D63"/>
    <w:rsid w:val="00247D8E"/>
    <w:rsid w:val="00247DD1"/>
    <w:rsid w:val="00247E16"/>
    <w:rsid w:val="00247E88"/>
    <w:rsid w:val="00247EDB"/>
    <w:rsid w:val="002506E0"/>
    <w:rsid w:val="002507EA"/>
    <w:rsid w:val="00250A3E"/>
    <w:rsid w:val="00250D8E"/>
    <w:rsid w:val="00250D9C"/>
    <w:rsid w:val="00251117"/>
    <w:rsid w:val="002512A9"/>
    <w:rsid w:val="0025138A"/>
    <w:rsid w:val="002513A1"/>
    <w:rsid w:val="002513D2"/>
    <w:rsid w:val="0025148A"/>
    <w:rsid w:val="002514DB"/>
    <w:rsid w:val="0025169E"/>
    <w:rsid w:val="00251726"/>
    <w:rsid w:val="00251744"/>
    <w:rsid w:val="00251929"/>
    <w:rsid w:val="00251B47"/>
    <w:rsid w:val="00251E46"/>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111"/>
    <w:rsid w:val="0025411C"/>
    <w:rsid w:val="00254271"/>
    <w:rsid w:val="00254274"/>
    <w:rsid w:val="0025429D"/>
    <w:rsid w:val="00254374"/>
    <w:rsid w:val="00254509"/>
    <w:rsid w:val="0025450B"/>
    <w:rsid w:val="00254794"/>
    <w:rsid w:val="00254AB2"/>
    <w:rsid w:val="00254CBD"/>
    <w:rsid w:val="0025563D"/>
    <w:rsid w:val="002556FA"/>
    <w:rsid w:val="002559D0"/>
    <w:rsid w:val="00255A43"/>
    <w:rsid w:val="00255AFE"/>
    <w:rsid w:val="00255BED"/>
    <w:rsid w:val="00255C71"/>
    <w:rsid w:val="00255D02"/>
    <w:rsid w:val="002563C8"/>
    <w:rsid w:val="0025671A"/>
    <w:rsid w:val="002568B9"/>
    <w:rsid w:val="00256972"/>
    <w:rsid w:val="00256A70"/>
    <w:rsid w:val="00256F02"/>
    <w:rsid w:val="002571C8"/>
    <w:rsid w:val="002571F0"/>
    <w:rsid w:val="002572F1"/>
    <w:rsid w:val="00257381"/>
    <w:rsid w:val="002578CD"/>
    <w:rsid w:val="00257A62"/>
    <w:rsid w:val="00257F6F"/>
    <w:rsid w:val="00260156"/>
    <w:rsid w:val="002601AF"/>
    <w:rsid w:val="00260254"/>
    <w:rsid w:val="002603E3"/>
    <w:rsid w:val="00260455"/>
    <w:rsid w:val="0026060B"/>
    <w:rsid w:val="00260627"/>
    <w:rsid w:val="0026075E"/>
    <w:rsid w:val="00260958"/>
    <w:rsid w:val="002609EE"/>
    <w:rsid w:val="00260FAD"/>
    <w:rsid w:val="002610A7"/>
    <w:rsid w:val="00261125"/>
    <w:rsid w:val="00261145"/>
    <w:rsid w:val="00261208"/>
    <w:rsid w:val="002612A1"/>
    <w:rsid w:val="00261300"/>
    <w:rsid w:val="002613E8"/>
    <w:rsid w:val="0026151B"/>
    <w:rsid w:val="00261781"/>
    <w:rsid w:val="00261D05"/>
    <w:rsid w:val="0026221D"/>
    <w:rsid w:val="00262260"/>
    <w:rsid w:val="002623AC"/>
    <w:rsid w:val="002625EC"/>
    <w:rsid w:val="00262979"/>
    <w:rsid w:val="0026298E"/>
    <w:rsid w:val="00262C45"/>
    <w:rsid w:val="00262CEB"/>
    <w:rsid w:val="00262D97"/>
    <w:rsid w:val="00262E69"/>
    <w:rsid w:val="00262E7F"/>
    <w:rsid w:val="00263038"/>
    <w:rsid w:val="00263041"/>
    <w:rsid w:val="00263057"/>
    <w:rsid w:val="0026353D"/>
    <w:rsid w:val="0026379D"/>
    <w:rsid w:val="0026393E"/>
    <w:rsid w:val="002639A9"/>
    <w:rsid w:val="00263ABC"/>
    <w:rsid w:val="00263B02"/>
    <w:rsid w:val="00263B60"/>
    <w:rsid w:val="00263DD9"/>
    <w:rsid w:val="002640AD"/>
    <w:rsid w:val="002640FD"/>
    <w:rsid w:val="0026436A"/>
    <w:rsid w:val="002643C7"/>
    <w:rsid w:val="0026455A"/>
    <w:rsid w:val="0026468A"/>
    <w:rsid w:val="00264C28"/>
    <w:rsid w:val="00264D70"/>
    <w:rsid w:val="0026507C"/>
    <w:rsid w:val="0026509A"/>
    <w:rsid w:val="002651FC"/>
    <w:rsid w:val="002654E8"/>
    <w:rsid w:val="002655F1"/>
    <w:rsid w:val="00265701"/>
    <w:rsid w:val="00265E3B"/>
    <w:rsid w:val="00265E9A"/>
    <w:rsid w:val="00266210"/>
    <w:rsid w:val="002664FA"/>
    <w:rsid w:val="00266B51"/>
    <w:rsid w:val="00266F5D"/>
    <w:rsid w:val="0026716C"/>
    <w:rsid w:val="0026748C"/>
    <w:rsid w:val="002676F7"/>
    <w:rsid w:val="00267799"/>
    <w:rsid w:val="002678DB"/>
    <w:rsid w:val="002678FE"/>
    <w:rsid w:val="00267AA1"/>
    <w:rsid w:val="00267FCD"/>
    <w:rsid w:val="0027015B"/>
    <w:rsid w:val="00270202"/>
    <w:rsid w:val="002703AF"/>
    <w:rsid w:val="002703DE"/>
    <w:rsid w:val="0027065A"/>
    <w:rsid w:val="00270956"/>
    <w:rsid w:val="00270C63"/>
    <w:rsid w:val="00270C98"/>
    <w:rsid w:val="00270E57"/>
    <w:rsid w:val="00270EF3"/>
    <w:rsid w:val="00270FAA"/>
    <w:rsid w:val="00271308"/>
    <w:rsid w:val="0027153D"/>
    <w:rsid w:val="00271738"/>
    <w:rsid w:val="00271833"/>
    <w:rsid w:val="0027193C"/>
    <w:rsid w:val="00271954"/>
    <w:rsid w:val="00271A9B"/>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3F9"/>
    <w:rsid w:val="00277418"/>
    <w:rsid w:val="002775F2"/>
    <w:rsid w:val="002775FE"/>
    <w:rsid w:val="002776F8"/>
    <w:rsid w:val="00277A46"/>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3E2"/>
    <w:rsid w:val="002817DC"/>
    <w:rsid w:val="002818A0"/>
    <w:rsid w:val="00281A95"/>
    <w:rsid w:val="00281B7E"/>
    <w:rsid w:val="00281DD0"/>
    <w:rsid w:val="0028203A"/>
    <w:rsid w:val="002825CE"/>
    <w:rsid w:val="002826D0"/>
    <w:rsid w:val="00282878"/>
    <w:rsid w:val="002829E8"/>
    <w:rsid w:val="00282C5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191"/>
    <w:rsid w:val="00285520"/>
    <w:rsid w:val="00285581"/>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1C6"/>
    <w:rsid w:val="00287376"/>
    <w:rsid w:val="00287438"/>
    <w:rsid w:val="0028776F"/>
    <w:rsid w:val="002877DE"/>
    <w:rsid w:val="00287AC8"/>
    <w:rsid w:val="00287BB8"/>
    <w:rsid w:val="00287C28"/>
    <w:rsid w:val="00287C41"/>
    <w:rsid w:val="00290254"/>
    <w:rsid w:val="00290296"/>
    <w:rsid w:val="00290452"/>
    <w:rsid w:val="00290459"/>
    <w:rsid w:val="002906A4"/>
    <w:rsid w:val="00290A44"/>
    <w:rsid w:val="00290FC4"/>
    <w:rsid w:val="00291403"/>
    <w:rsid w:val="0029178F"/>
    <w:rsid w:val="00291834"/>
    <w:rsid w:val="00291A27"/>
    <w:rsid w:val="00291B01"/>
    <w:rsid w:val="00291C33"/>
    <w:rsid w:val="00292235"/>
    <w:rsid w:val="0029266A"/>
    <w:rsid w:val="00292E10"/>
    <w:rsid w:val="00292E58"/>
    <w:rsid w:val="00292ED6"/>
    <w:rsid w:val="002934E5"/>
    <w:rsid w:val="00293504"/>
    <w:rsid w:val="00293AC6"/>
    <w:rsid w:val="00294165"/>
    <w:rsid w:val="0029428B"/>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663"/>
    <w:rsid w:val="002A272B"/>
    <w:rsid w:val="002A2837"/>
    <w:rsid w:val="002A28CD"/>
    <w:rsid w:val="002A2E5C"/>
    <w:rsid w:val="002A2F2C"/>
    <w:rsid w:val="002A2FE5"/>
    <w:rsid w:val="002A317E"/>
    <w:rsid w:val="002A31FF"/>
    <w:rsid w:val="002A356B"/>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82D"/>
    <w:rsid w:val="002A4918"/>
    <w:rsid w:val="002A4B6B"/>
    <w:rsid w:val="002A4CEE"/>
    <w:rsid w:val="002A4E20"/>
    <w:rsid w:val="002A523D"/>
    <w:rsid w:val="002A5488"/>
    <w:rsid w:val="002A54CA"/>
    <w:rsid w:val="002A5817"/>
    <w:rsid w:val="002A5A18"/>
    <w:rsid w:val="002A5ACD"/>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72"/>
    <w:rsid w:val="002A7CF6"/>
    <w:rsid w:val="002B033D"/>
    <w:rsid w:val="002B07BF"/>
    <w:rsid w:val="002B0805"/>
    <w:rsid w:val="002B0C36"/>
    <w:rsid w:val="002B0C99"/>
    <w:rsid w:val="002B0D68"/>
    <w:rsid w:val="002B0EDA"/>
    <w:rsid w:val="002B10F9"/>
    <w:rsid w:val="002B14A0"/>
    <w:rsid w:val="002B1810"/>
    <w:rsid w:val="002B19C7"/>
    <w:rsid w:val="002B1B10"/>
    <w:rsid w:val="002B1B15"/>
    <w:rsid w:val="002B21D6"/>
    <w:rsid w:val="002B27D9"/>
    <w:rsid w:val="002B295A"/>
    <w:rsid w:val="002B2B39"/>
    <w:rsid w:val="002B2BA0"/>
    <w:rsid w:val="002B2C92"/>
    <w:rsid w:val="002B2F85"/>
    <w:rsid w:val="002B3081"/>
    <w:rsid w:val="002B318B"/>
    <w:rsid w:val="002B32BC"/>
    <w:rsid w:val="002B340B"/>
    <w:rsid w:val="002B34AE"/>
    <w:rsid w:val="002B36E8"/>
    <w:rsid w:val="002B3718"/>
    <w:rsid w:val="002B3810"/>
    <w:rsid w:val="002B38F3"/>
    <w:rsid w:val="002B39EC"/>
    <w:rsid w:val="002B39ED"/>
    <w:rsid w:val="002B3D90"/>
    <w:rsid w:val="002B3E45"/>
    <w:rsid w:val="002B409D"/>
    <w:rsid w:val="002B4252"/>
    <w:rsid w:val="002B443B"/>
    <w:rsid w:val="002B46A6"/>
    <w:rsid w:val="002B4A64"/>
    <w:rsid w:val="002B4C39"/>
    <w:rsid w:val="002B4E36"/>
    <w:rsid w:val="002B5051"/>
    <w:rsid w:val="002B547F"/>
    <w:rsid w:val="002B58A2"/>
    <w:rsid w:val="002B5976"/>
    <w:rsid w:val="002B5A76"/>
    <w:rsid w:val="002B5CE3"/>
    <w:rsid w:val="002B5E44"/>
    <w:rsid w:val="002B5ED1"/>
    <w:rsid w:val="002B6267"/>
    <w:rsid w:val="002B6397"/>
    <w:rsid w:val="002B63DC"/>
    <w:rsid w:val="002B64FE"/>
    <w:rsid w:val="002B651D"/>
    <w:rsid w:val="002B67E5"/>
    <w:rsid w:val="002B6886"/>
    <w:rsid w:val="002B6890"/>
    <w:rsid w:val="002B6949"/>
    <w:rsid w:val="002B694E"/>
    <w:rsid w:val="002B6E52"/>
    <w:rsid w:val="002B6EC5"/>
    <w:rsid w:val="002B6FA0"/>
    <w:rsid w:val="002B712C"/>
    <w:rsid w:val="002B74EC"/>
    <w:rsid w:val="002B755E"/>
    <w:rsid w:val="002B783A"/>
    <w:rsid w:val="002B783E"/>
    <w:rsid w:val="002B7CD6"/>
    <w:rsid w:val="002C0112"/>
    <w:rsid w:val="002C023F"/>
    <w:rsid w:val="002C044D"/>
    <w:rsid w:val="002C04C2"/>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E8A"/>
    <w:rsid w:val="002C2FCD"/>
    <w:rsid w:val="002C302C"/>
    <w:rsid w:val="002C3084"/>
    <w:rsid w:val="002C36D3"/>
    <w:rsid w:val="002C39D3"/>
    <w:rsid w:val="002C3AE4"/>
    <w:rsid w:val="002C3C99"/>
    <w:rsid w:val="002C3DB6"/>
    <w:rsid w:val="002C3E89"/>
    <w:rsid w:val="002C421B"/>
    <w:rsid w:val="002C4462"/>
    <w:rsid w:val="002C4502"/>
    <w:rsid w:val="002C4580"/>
    <w:rsid w:val="002C4B3E"/>
    <w:rsid w:val="002C4DA1"/>
    <w:rsid w:val="002C4FFD"/>
    <w:rsid w:val="002C5514"/>
    <w:rsid w:val="002C5533"/>
    <w:rsid w:val="002C55A7"/>
    <w:rsid w:val="002C5620"/>
    <w:rsid w:val="002C56D6"/>
    <w:rsid w:val="002C5781"/>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588"/>
    <w:rsid w:val="002D0657"/>
    <w:rsid w:val="002D09B3"/>
    <w:rsid w:val="002D0D83"/>
    <w:rsid w:val="002D1371"/>
    <w:rsid w:val="002D13B7"/>
    <w:rsid w:val="002D1458"/>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822"/>
    <w:rsid w:val="002D3848"/>
    <w:rsid w:val="002D3968"/>
    <w:rsid w:val="002D425A"/>
    <w:rsid w:val="002D4322"/>
    <w:rsid w:val="002D43E7"/>
    <w:rsid w:val="002D4561"/>
    <w:rsid w:val="002D46E5"/>
    <w:rsid w:val="002D4722"/>
    <w:rsid w:val="002D47FC"/>
    <w:rsid w:val="002D4820"/>
    <w:rsid w:val="002D49CC"/>
    <w:rsid w:val="002D4A54"/>
    <w:rsid w:val="002D4A6D"/>
    <w:rsid w:val="002D4B11"/>
    <w:rsid w:val="002D4BEE"/>
    <w:rsid w:val="002D4C12"/>
    <w:rsid w:val="002D4E37"/>
    <w:rsid w:val="002D4E62"/>
    <w:rsid w:val="002D52E0"/>
    <w:rsid w:val="002D52EE"/>
    <w:rsid w:val="002D5560"/>
    <w:rsid w:val="002D57D5"/>
    <w:rsid w:val="002D59E5"/>
    <w:rsid w:val="002D59FB"/>
    <w:rsid w:val="002D5A0C"/>
    <w:rsid w:val="002D5DEA"/>
    <w:rsid w:val="002D5E2D"/>
    <w:rsid w:val="002D6127"/>
    <w:rsid w:val="002D62D7"/>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00A"/>
    <w:rsid w:val="002E018E"/>
    <w:rsid w:val="002E02A2"/>
    <w:rsid w:val="002E04F0"/>
    <w:rsid w:val="002E079B"/>
    <w:rsid w:val="002E0A48"/>
    <w:rsid w:val="002E0A94"/>
    <w:rsid w:val="002E0BCB"/>
    <w:rsid w:val="002E0C63"/>
    <w:rsid w:val="002E0E4F"/>
    <w:rsid w:val="002E0E94"/>
    <w:rsid w:val="002E105C"/>
    <w:rsid w:val="002E16BC"/>
    <w:rsid w:val="002E188E"/>
    <w:rsid w:val="002E1941"/>
    <w:rsid w:val="002E196F"/>
    <w:rsid w:val="002E1B94"/>
    <w:rsid w:val="002E1D99"/>
    <w:rsid w:val="002E21D5"/>
    <w:rsid w:val="002E251B"/>
    <w:rsid w:val="002E2802"/>
    <w:rsid w:val="002E281F"/>
    <w:rsid w:val="002E291E"/>
    <w:rsid w:val="002E2923"/>
    <w:rsid w:val="002E2959"/>
    <w:rsid w:val="002E2A49"/>
    <w:rsid w:val="002E2A76"/>
    <w:rsid w:val="002E2A7A"/>
    <w:rsid w:val="002E2BBB"/>
    <w:rsid w:val="002E3064"/>
    <w:rsid w:val="002E306D"/>
    <w:rsid w:val="002E3419"/>
    <w:rsid w:val="002E34BF"/>
    <w:rsid w:val="002E3624"/>
    <w:rsid w:val="002E3653"/>
    <w:rsid w:val="002E36AE"/>
    <w:rsid w:val="002E38B7"/>
    <w:rsid w:val="002E3BCB"/>
    <w:rsid w:val="002E3BD9"/>
    <w:rsid w:val="002E43DA"/>
    <w:rsid w:val="002E45DF"/>
    <w:rsid w:val="002E47CA"/>
    <w:rsid w:val="002E48F2"/>
    <w:rsid w:val="002E48F6"/>
    <w:rsid w:val="002E496F"/>
    <w:rsid w:val="002E4A65"/>
    <w:rsid w:val="002E4D03"/>
    <w:rsid w:val="002E4D0B"/>
    <w:rsid w:val="002E4DDF"/>
    <w:rsid w:val="002E5058"/>
    <w:rsid w:val="002E56DE"/>
    <w:rsid w:val="002E58E1"/>
    <w:rsid w:val="002E58FE"/>
    <w:rsid w:val="002E5BDD"/>
    <w:rsid w:val="002E5C56"/>
    <w:rsid w:val="002E679D"/>
    <w:rsid w:val="002E6C98"/>
    <w:rsid w:val="002E6CE4"/>
    <w:rsid w:val="002E6D1F"/>
    <w:rsid w:val="002E6E91"/>
    <w:rsid w:val="002E6EFC"/>
    <w:rsid w:val="002E7321"/>
    <w:rsid w:val="002E7797"/>
    <w:rsid w:val="002E77C9"/>
    <w:rsid w:val="002E7894"/>
    <w:rsid w:val="002E7BB2"/>
    <w:rsid w:val="002E7C5F"/>
    <w:rsid w:val="002F003F"/>
    <w:rsid w:val="002F0045"/>
    <w:rsid w:val="002F00F0"/>
    <w:rsid w:val="002F025B"/>
    <w:rsid w:val="002F0292"/>
    <w:rsid w:val="002F0684"/>
    <w:rsid w:val="002F071C"/>
    <w:rsid w:val="002F0ADB"/>
    <w:rsid w:val="002F0B0C"/>
    <w:rsid w:val="002F0C84"/>
    <w:rsid w:val="002F1123"/>
    <w:rsid w:val="002F11EF"/>
    <w:rsid w:val="002F13E1"/>
    <w:rsid w:val="002F1542"/>
    <w:rsid w:val="002F16D4"/>
    <w:rsid w:val="002F17A3"/>
    <w:rsid w:val="002F2508"/>
    <w:rsid w:val="002F2639"/>
    <w:rsid w:val="002F27A9"/>
    <w:rsid w:val="002F29D2"/>
    <w:rsid w:val="002F2AE0"/>
    <w:rsid w:val="002F2B3F"/>
    <w:rsid w:val="002F2B41"/>
    <w:rsid w:val="002F2B68"/>
    <w:rsid w:val="002F300D"/>
    <w:rsid w:val="002F348D"/>
    <w:rsid w:val="002F3954"/>
    <w:rsid w:val="002F3BB6"/>
    <w:rsid w:val="002F3CC3"/>
    <w:rsid w:val="002F3E59"/>
    <w:rsid w:val="002F3F16"/>
    <w:rsid w:val="002F413F"/>
    <w:rsid w:val="002F44AD"/>
    <w:rsid w:val="002F45D3"/>
    <w:rsid w:val="002F470C"/>
    <w:rsid w:val="002F48D4"/>
    <w:rsid w:val="002F4934"/>
    <w:rsid w:val="002F4A52"/>
    <w:rsid w:val="002F4CF5"/>
    <w:rsid w:val="002F4FC5"/>
    <w:rsid w:val="002F50E1"/>
    <w:rsid w:val="002F51D5"/>
    <w:rsid w:val="002F5422"/>
    <w:rsid w:val="002F55D2"/>
    <w:rsid w:val="002F5634"/>
    <w:rsid w:val="002F5B57"/>
    <w:rsid w:val="002F5C74"/>
    <w:rsid w:val="002F5DC5"/>
    <w:rsid w:val="002F5F7C"/>
    <w:rsid w:val="002F5FDA"/>
    <w:rsid w:val="002F619C"/>
    <w:rsid w:val="002F6319"/>
    <w:rsid w:val="002F6693"/>
    <w:rsid w:val="002F68CE"/>
    <w:rsid w:val="002F68F3"/>
    <w:rsid w:val="002F6A71"/>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FB7"/>
    <w:rsid w:val="003040FF"/>
    <w:rsid w:val="00304221"/>
    <w:rsid w:val="00304373"/>
    <w:rsid w:val="00304549"/>
    <w:rsid w:val="003045A3"/>
    <w:rsid w:val="00304AC5"/>
    <w:rsid w:val="00304BB6"/>
    <w:rsid w:val="00304D13"/>
    <w:rsid w:val="00304FCA"/>
    <w:rsid w:val="00305062"/>
    <w:rsid w:val="00305410"/>
    <w:rsid w:val="003059C1"/>
    <w:rsid w:val="00305C4B"/>
    <w:rsid w:val="00306079"/>
    <w:rsid w:val="003063F8"/>
    <w:rsid w:val="003064B4"/>
    <w:rsid w:val="003065FB"/>
    <w:rsid w:val="003068F4"/>
    <w:rsid w:val="00306C20"/>
    <w:rsid w:val="00306F80"/>
    <w:rsid w:val="00307548"/>
    <w:rsid w:val="003078A1"/>
    <w:rsid w:val="00307AF4"/>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BD2"/>
    <w:rsid w:val="00311DE2"/>
    <w:rsid w:val="003121B8"/>
    <w:rsid w:val="0031226C"/>
    <w:rsid w:val="0031237E"/>
    <w:rsid w:val="00312B72"/>
    <w:rsid w:val="00312C45"/>
    <w:rsid w:val="00312DF8"/>
    <w:rsid w:val="003137A0"/>
    <w:rsid w:val="003137ED"/>
    <w:rsid w:val="00313839"/>
    <w:rsid w:val="00313AFB"/>
    <w:rsid w:val="00313BF8"/>
    <w:rsid w:val="00313C4F"/>
    <w:rsid w:val="00313EE1"/>
    <w:rsid w:val="003141C2"/>
    <w:rsid w:val="00314629"/>
    <w:rsid w:val="00314851"/>
    <w:rsid w:val="00314B03"/>
    <w:rsid w:val="00314B31"/>
    <w:rsid w:val="00314EB9"/>
    <w:rsid w:val="00314F34"/>
    <w:rsid w:val="003151D8"/>
    <w:rsid w:val="003152F3"/>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178BE"/>
    <w:rsid w:val="003200D5"/>
    <w:rsid w:val="003200E7"/>
    <w:rsid w:val="003201CE"/>
    <w:rsid w:val="003201E5"/>
    <w:rsid w:val="003202F0"/>
    <w:rsid w:val="0032080F"/>
    <w:rsid w:val="0032087E"/>
    <w:rsid w:val="00320B1B"/>
    <w:rsid w:val="00320B34"/>
    <w:rsid w:val="0032124A"/>
    <w:rsid w:val="003214CB"/>
    <w:rsid w:val="0032172E"/>
    <w:rsid w:val="00321822"/>
    <w:rsid w:val="003218E7"/>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3AC"/>
    <w:rsid w:val="003234EF"/>
    <w:rsid w:val="003235DC"/>
    <w:rsid w:val="00323EA6"/>
    <w:rsid w:val="00323FAD"/>
    <w:rsid w:val="003246B6"/>
    <w:rsid w:val="00324731"/>
    <w:rsid w:val="0032478F"/>
    <w:rsid w:val="003249F8"/>
    <w:rsid w:val="00324A34"/>
    <w:rsid w:val="00324B4B"/>
    <w:rsid w:val="00324EA0"/>
    <w:rsid w:val="0032512C"/>
    <w:rsid w:val="0032515B"/>
    <w:rsid w:val="00325319"/>
    <w:rsid w:val="0032581B"/>
    <w:rsid w:val="00325A1C"/>
    <w:rsid w:val="00325CB5"/>
    <w:rsid w:val="00325D4E"/>
    <w:rsid w:val="003260B3"/>
    <w:rsid w:val="003260C1"/>
    <w:rsid w:val="0032636D"/>
    <w:rsid w:val="0032649F"/>
    <w:rsid w:val="0032661F"/>
    <w:rsid w:val="003268E2"/>
    <w:rsid w:val="0032695B"/>
    <w:rsid w:val="00326BBA"/>
    <w:rsid w:val="00326F3F"/>
    <w:rsid w:val="003271E3"/>
    <w:rsid w:val="003272D0"/>
    <w:rsid w:val="003273DE"/>
    <w:rsid w:val="00327470"/>
    <w:rsid w:val="003277AD"/>
    <w:rsid w:val="003277E2"/>
    <w:rsid w:val="003278C7"/>
    <w:rsid w:val="003278E5"/>
    <w:rsid w:val="0032793B"/>
    <w:rsid w:val="00327AD0"/>
    <w:rsid w:val="00327AEA"/>
    <w:rsid w:val="00327CBA"/>
    <w:rsid w:val="0033052E"/>
    <w:rsid w:val="00330599"/>
    <w:rsid w:val="00330865"/>
    <w:rsid w:val="003308C4"/>
    <w:rsid w:val="00330AA6"/>
    <w:rsid w:val="00330B9C"/>
    <w:rsid w:val="00330C30"/>
    <w:rsid w:val="00330DE8"/>
    <w:rsid w:val="00331406"/>
    <w:rsid w:val="003314D9"/>
    <w:rsid w:val="00331BCC"/>
    <w:rsid w:val="00331C8B"/>
    <w:rsid w:val="003321C3"/>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4C37"/>
    <w:rsid w:val="00335250"/>
    <w:rsid w:val="00335570"/>
    <w:rsid w:val="00335664"/>
    <w:rsid w:val="003356B8"/>
    <w:rsid w:val="0033592C"/>
    <w:rsid w:val="00335968"/>
    <w:rsid w:val="003359AA"/>
    <w:rsid w:val="00335B78"/>
    <w:rsid w:val="00335D66"/>
    <w:rsid w:val="00335DF1"/>
    <w:rsid w:val="00335E2A"/>
    <w:rsid w:val="00336225"/>
    <w:rsid w:val="0033626B"/>
    <w:rsid w:val="00336780"/>
    <w:rsid w:val="003367C5"/>
    <w:rsid w:val="003370D3"/>
    <w:rsid w:val="003370FC"/>
    <w:rsid w:val="00337484"/>
    <w:rsid w:val="0033748C"/>
    <w:rsid w:val="003376CF"/>
    <w:rsid w:val="003376EB"/>
    <w:rsid w:val="00337B0D"/>
    <w:rsid w:val="00337C71"/>
    <w:rsid w:val="00337C82"/>
    <w:rsid w:val="00337FE2"/>
    <w:rsid w:val="00340450"/>
    <w:rsid w:val="00340478"/>
    <w:rsid w:val="003405C1"/>
    <w:rsid w:val="00340A6D"/>
    <w:rsid w:val="00340D0E"/>
    <w:rsid w:val="00340D9C"/>
    <w:rsid w:val="00340E16"/>
    <w:rsid w:val="00340E58"/>
    <w:rsid w:val="00340EF1"/>
    <w:rsid w:val="00341087"/>
    <w:rsid w:val="003411D5"/>
    <w:rsid w:val="003412CF"/>
    <w:rsid w:val="0034132D"/>
    <w:rsid w:val="00341412"/>
    <w:rsid w:val="003414FD"/>
    <w:rsid w:val="00341CDF"/>
    <w:rsid w:val="00341CE8"/>
    <w:rsid w:val="00342175"/>
    <w:rsid w:val="003423D9"/>
    <w:rsid w:val="0034243C"/>
    <w:rsid w:val="0034246D"/>
    <w:rsid w:val="003426DE"/>
    <w:rsid w:val="00342792"/>
    <w:rsid w:val="0034297F"/>
    <w:rsid w:val="00342BD7"/>
    <w:rsid w:val="00342BEC"/>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AE9"/>
    <w:rsid w:val="00344C0D"/>
    <w:rsid w:val="00344D2D"/>
    <w:rsid w:val="00344E6D"/>
    <w:rsid w:val="00344F75"/>
    <w:rsid w:val="0034511B"/>
    <w:rsid w:val="00345182"/>
    <w:rsid w:val="00345B97"/>
    <w:rsid w:val="0034668E"/>
    <w:rsid w:val="003469E7"/>
    <w:rsid w:val="00346B4B"/>
    <w:rsid w:val="00346D3D"/>
    <w:rsid w:val="00346D53"/>
    <w:rsid w:val="00346FCB"/>
    <w:rsid w:val="003471DC"/>
    <w:rsid w:val="00347265"/>
    <w:rsid w:val="0034745C"/>
    <w:rsid w:val="003474A5"/>
    <w:rsid w:val="003476A6"/>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57"/>
    <w:rsid w:val="0035180B"/>
    <w:rsid w:val="00351A39"/>
    <w:rsid w:val="00351C98"/>
    <w:rsid w:val="00351D57"/>
    <w:rsid w:val="003520FF"/>
    <w:rsid w:val="0035216E"/>
    <w:rsid w:val="00352208"/>
    <w:rsid w:val="003524B9"/>
    <w:rsid w:val="0035252D"/>
    <w:rsid w:val="0035265C"/>
    <w:rsid w:val="00352759"/>
    <w:rsid w:val="003527BB"/>
    <w:rsid w:val="00352828"/>
    <w:rsid w:val="00352952"/>
    <w:rsid w:val="00352A7E"/>
    <w:rsid w:val="00352CC9"/>
    <w:rsid w:val="00352DAE"/>
    <w:rsid w:val="00352E96"/>
    <w:rsid w:val="00352FD6"/>
    <w:rsid w:val="00352FE2"/>
    <w:rsid w:val="003530A0"/>
    <w:rsid w:val="003531B0"/>
    <w:rsid w:val="003531B3"/>
    <w:rsid w:val="003532D2"/>
    <w:rsid w:val="0035335B"/>
    <w:rsid w:val="003533D2"/>
    <w:rsid w:val="003536C6"/>
    <w:rsid w:val="003536D5"/>
    <w:rsid w:val="003539B2"/>
    <w:rsid w:val="00353B2B"/>
    <w:rsid w:val="00353D9C"/>
    <w:rsid w:val="00353F9F"/>
    <w:rsid w:val="0035414B"/>
    <w:rsid w:val="00354328"/>
    <w:rsid w:val="003545B4"/>
    <w:rsid w:val="003545D6"/>
    <w:rsid w:val="0035472D"/>
    <w:rsid w:val="003549FD"/>
    <w:rsid w:val="00355122"/>
    <w:rsid w:val="003552C6"/>
    <w:rsid w:val="00355613"/>
    <w:rsid w:val="00355A83"/>
    <w:rsid w:val="00356068"/>
    <w:rsid w:val="003560B8"/>
    <w:rsid w:val="003562D7"/>
    <w:rsid w:val="00356353"/>
    <w:rsid w:val="003564E8"/>
    <w:rsid w:val="00356604"/>
    <w:rsid w:val="003567C9"/>
    <w:rsid w:val="00356BA5"/>
    <w:rsid w:val="00356CEC"/>
    <w:rsid w:val="00356DBE"/>
    <w:rsid w:val="003572DE"/>
    <w:rsid w:val="003574A8"/>
    <w:rsid w:val="003574DC"/>
    <w:rsid w:val="00357578"/>
    <w:rsid w:val="00357659"/>
    <w:rsid w:val="00357668"/>
    <w:rsid w:val="00357712"/>
    <w:rsid w:val="00357841"/>
    <w:rsid w:val="00357A36"/>
    <w:rsid w:val="00357B14"/>
    <w:rsid w:val="00357D8A"/>
    <w:rsid w:val="003600AD"/>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631"/>
    <w:rsid w:val="00363731"/>
    <w:rsid w:val="003639CA"/>
    <w:rsid w:val="00363D65"/>
    <w:rsid w:val="00363EA9"/>
    <w:rsid w:val="00363F7A"/>
    <w:rsid w:val="0036408C"/>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9D1"/>
    <w:rsid w:val="00366B92"/>
    <w:rsid w:val="00366C57"/>
    <w:rsid w:val="00366FD7"/>
    <w:rsid w:val="003671C1"/>
    <w:rsid w:val="00367327"/>
    <w:rsid w:val="003676BB"/>
    <w:rsid w:val="00367A09"/>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8BE"/>
    <w:rsid w:val="00370A20"/>
    <w:rsid w:val="00370AB0"/>
    <w:rsid w:val="00370BB8"/>
    <w:rsid w:val="00370C28"/>
    <w:rsid w:val="00370EFD"/>
    <w:rsid w:val="00371137"/>
    <w:rsid w:val="003711AA"/>
    <w:rsid w:val="0037126E"/>
    <w:rsid w:val="00371436"/>
    <w:rsid w:val="00371503"/>
    <w:rsid w:val="00371766"/>
    <w:rsid w:val="0037177E"/>
    <w:rsid w:val="00371831"/>
    <w:rsid w:val="003719F5"/>
    <w:rsid w:val="00371D19"/>
    <w:rsid w:val="00371D42"/>
    <w:rsid w:val="00371E3F"/>
    <w:rsid w:val="00371F62"/>
    <w:rsid w:val="00372029"/>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A40"/>
    <w:rsid w:val="00373B2A"/>
    <w:rsid w:val="00373E10"/>
    <w:rsid w:val="00373F2C"/>
    <w:rsid w:val="0037406C"/>
    <w:rsid w:val="003740C7"/>
    <w:rsid w:val="003741D2"/>
    <w:rsid w:val="00374208"/>
    <w:rsid w:val="003744CB"/>
    <w:rsid w:val="00374804"/>
    <w:rsid w:val="0037495B"/>
    <w:rsid w:val="00374C6F"/>
    <w:rsid w:val="00374E17"/>
    <w:rsid w:val="00374F06"/>
    <w:rsid w:val="00374F99"/>
    <w:rsid w:val="003750A2"/>
    <w:rsid w:val="0037537B"/>
    <w:rsid w:val="003753BE"/>
    <w:rsid w:val="003755F9"/>
    <w:rsid w:val="00375AE6"/>
    <w:rsid w:val="00375AF6"/>
    <w:rsid w:val="00375FFC"/>
    <w:rsid w:val="00376093"/>
    <w:rsid w:val="003760A2"/>
    <w:rsid w:val="00376380"/>
    <w:rsid w:val="003764FA"/>
    <w:rsid w:val="00376C2F"/>
    <w:rsid w:val="00376C90"/>
    <w:rsid w:val="00376E52"/>
    <w:rsid w:val="00376E9C"/>
    <w:rsid w:val="00376EF0"/>
    <w:rsid w:val="00376EFA"/>
    <w:rsid w:val="00376F67"/>
    <w:rsid w:val="0037709A"/>
    <w:rsid w:val="00377146"/>
    <w:rsid w:val="00377246"/>
    <w:rsid w:val="00377322"/>
    <w:rsid w:val="0037734D"/>
    <w:rsid w:val="00377393"/>
    <w:rsid w:val="00377397"/>
    <w:rsid w:val="003774FD"/>
    <w:rsid w:val="003775AB"/>
    <w:rsid w:val="003775BD"/>
    <w:rsid w:val="00377B0A"/>
    <w:rsid w:val="00377C6C"/>
    <w:rsid w:val="00377E6C"/>
    <w:rsid w:val="00380565"/>
    <w:rsid w:val="0038076A"/>
    <w:rsid w:val="0038084F"/>
    <w:rsid w:val="00380892"/>
    <w:rsid w:val="00380968"/>
    <w:rsid w:val="00380FEE"/>
    <w:rsid w:val="00381416"/>
    <w:rsid w:val="003814E4"/>
    <w:rsid w:val="00381685"/>
    <w:rsid w:val="003817A9"/>
    <w:rsid w:val="00381894"/>
    <w:rsid w:val="003818CD"/>
    <w:rsid w:val="00381C65"/>
    <w:rsid w:val="003820B8"/>
    <w:rsid w:val="003821E7"/>
    <w:rsid w:val="00382303"/>
    <w:rsid w:val="003827F2"/>
    <w:rsid w:val="00382903"/>
    <w:rsid w:val="00382BF8"/>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3F1"/>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96"/>
    <w:rsid w:val="00391A92"/>
    <w:rsid w:val="00391B43"/>
    <w:rsid w:val="00391B5D"/>
    <w:rsid w:val="003922D7"/>
    <w:rsid w:val="00392383"/>
    <w:rsid w:val="003926BE"/>
    <w:rsid w:val="003927EC"/>
    <w:rsid w:val="00392DB8"/>
    <w:rsid w:val="00392F4E"/>
    <w:rsid w:val="00393058"/>
    <w:rsid w:val="0039319D"/>
    <w:rsid w:val="003933E7"/>
    <w:rsid w:val="0039343F"/>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4"/>
    <w:rsid w:val="003956FE"/>
    <w:rsid w:val="0039591D"/>
    <w:rsid w:val="0039598F"/>
    <w:rsid w:val="00395E08"/>
    <w:rsid w:val="003960D5"/>
    <w:rsid w:val="0039610F"/>
    <w:rsid w:val="00396577"/>
    <w:rsid w:val="0039665F"/>
    <w:rsid w:val="00396FFE"/>
    <w:rsid w:val="003971DE"/>
    <w:rsid w:val="00397449"/>
    <w:rsid w:val="00397682"/>
    <w:rsid w:val="003977A3"/>
    <w:rsid w:val="003978B8"/>
    <w:rsid w:val="00397A51"/>
    <w:rsid w:val="00397B96"/>
    <w:rsid w:val="00397C89"/>
    <w:rsid w:val="00397E82"/>
    <w:rsid w:val="00397F16"/>
    <w:rsid w:val="003A0091"/>
    <w:rsid w:val="003A02A9"/>
    <w:rsid w:val="003A0311"/>
    <w:rsid w:val="003A0322"/>
    <w:rsid w:val="003A0736"/>
    <w:rsid w:val="003A07F5"/>
    <w:rsid w:val="003A0841"/>
    <w:rsid w:val="003A0C12"/>
    <w:rsid w:val="003A0E84"/>
    <w:rsid w:val="003A0FD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595"/>
    <w:rsid w:val="003A36B9"/>
    <w:rsid w:val="003A371E"/>
    <w:rsid w:val="003A3825"/>
    <w:rsid w:val="003A3868"/>
    <w:rsid w:val="003A3CB8"/>
    <w:rsid w:val="003A42BB"/>
    <w:rsid w:val="003A4562"/>
    <w:rsid w:val="003A45D7"/>
    <w:rsid w:val="003A45FB"/>
    <w:rsid w:val="003A48FC"/>
    <w:rsid w:val="003A49F0"/>
    <w:rsid w:val="003A4C4A"/>
    <w:rsid w:val="003A4E82"/>
    <w:rsid w:val="003A4F39"/>
    <w:rsid w:val="003A5386"/>
    <w:rsid w:val="003A5709"/>
    <w:rsid w:val="003A573B"/>
    <w:rsid w:val="003A590E"/>
    <w:rsid w:val="003A5A8C"/>
    <w:rsid w:val="003A5AA9"/>
    <w:rsid w:val="003A5CD5"/>
    <w:rsid w:val="003A5E1D"/>
    <w:rsid w:val="003A5E54"/>
    <w:rsid w:val="003A6330"/>
    <w:rsid w:val="003A672D"/>
    <w:rsid w:val="003A67EA"/>
    <w:rsid w:val="003A6B5D"/>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B0"/>
    <w:rsid w:val="003B19CB"/>
    <w:rsid w:val="003B1B10"/>
    <w:rsid w:val="003B1BA8"/>
    <w:rsid w:val="003B1CC2"/>
    <w:rsid w:val="003B1E1E"/>
    <w:rsid w:val="003B214D"/>
    <w:rsid w:val="003B21B1"/>
    <w:rsid w:val="003B2483"/>
    <w:rsid w:val="003B2672"/>
    <w:rsid w:val="003B272E"/>
    <w:rsid w:val="003B2AB9"/>
    <w:rsid w:val="003B2B79"/>
    <w:rsid w:val="003B2DAD"/>
    <w:rsid w:val="003B2DB4"/>
    <w:rsid w:val="003B303A"/>
    <w:rsid w:val="003B3435"/>
    <w:rsid w:val="003B3488"/>
    <w:rsid w:val="003B3A06"/>
    <w:rsid w:val="003B41C1"/>
    <w:rsid w:val="003B4482"/>
    <w:rsid w:val="003B4A36"/>
    <w:rsid w:val="003B4FC5"/>
    <w:rsid w:val="003B5332"/>
    <w:rsid w:val="003B54B2"/>
    <w:rsid w:val="003B5638"/>
    <w:rsid w:val="003B5699"/>
    <w:rsid w:val="003B570F"/>
    <w:rsid w:val="003B5952"/>
    <w:rsid w:val="003B5B57"/>
    <w:rsid w:val="003B5B7E"/>
    <w:rsid w:val="003B5E30"/>
    <w:rsid w:val="003B5EF6"/>
    <w:rsid w:val="003B5F58"/>
    <w:rsid w:val="003B60F3"/>
    <w:rsid w:val="003B6194"/>
    <w:rsid w:val="003B62B9"/>
    <w:rsid w:val="003B633C"/>
    <w:rsid w:val="003B67A2"/>
    <w:rsid w:val="003B6CFE"/>
    <w:rsid w:val="003B6F75"/>
    <w:rsid w:val="003B6FCB"/>
    <w:rsid w:val="003B7020"/>
    <w:rsid w:val="003B7271"/>
    <w:rsid w:val="003B7294"/>
    <w:rsid w:val="003B7378"/>
    <w:rsid w:val="003B7404"/>
    <w:rsid w:val="003B7455"/>
    <w:rsid w:val="003B7619"/>
    <w:rsid w:val="003B765B"/>
    <w:rsid w:val="003B76FE"/>
    <w:rsid w:val="003B77EB"/>
    <w:rsid w:val="003B7FE6"/>
    <w:rsid w:val="003C002E"/>
    <w:rsid w:val="003C006C"/>
    <w:rsid w:val="003C009A"/>
    <w:rsid w:val="003C014A"/>
    <w:rsid w:val="003C0324"/>
    <w:rsid w:val="003C041E"/>
    <w:rsid w:val="003C0759"/>
    <w:rsid w:val="003C07D7"/>
    <w:rsid w:val="003C0985"/>
    <w:rsid w:val="003C0D37"/>
    <w:rsid w:val="003C0F27"/>
    <w:rsid w:val="003C182F"/>
    <w:rsid w:val="003C1B5D"/>
    <w:rsid w:val="003C1DCF"/>
    <w:rsid w:val="003C1E66"/>
    <w:rsid w:val="003C1EC9"/>
    <w:rsid w:val="003C2160"/>
    <w:rsid w:val="003C22B2"/>
    <w:rsid w:val="003C265E"/>
    <w:rsid w:val="003C2C9D"/>
    <w:rsid w:val="003C2CF1"/>
    <w:rsid w:val="003C32DE"/>
    <w:rsid w:val="003C344B"/>
    <w:rsid w:val="003C355D"/>
    <w:rsid w:val="003C3652"/>
    <w:rsid w:val="003C3728"/>
    <w:rsid w:val="003C3B73"/>
    <w:rsid w:val="003C3E88"/>
    <w:rsid w:val="003C3EF9"/>
    <w:rsid w:val="003C412E"/>
    <w:rsid w:val="003C4250"/>
    <w:rsid w:val="003C4378"/>
    <w:rsid w:val="003C46CA"/>
    <w:rsid w:val="003C4952"/>
    <w:rsid w:val="003C4D16"/>
    <w:rsid w:val="003C4D8C"/>
    <w:rsid w:val="003C4F25"/>
    <w:rsid w:val="003C5110"/>
    <w:rsid w:val="003C5280"/>
    <w:rsid w:val="003C5E89"/>
    <w:rsid w:val="003C60AC"/>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910"/>
    <w:rsid w:val="003D193F"/>
    <w:rsid w:val="003D1AB6"/>
    <w:rsid w:val="003D1D52"/>
    <w:rsid w:val="003D2050"/>
    <w:rsid w:val="003D2285"/>
    <w:rsid w:val="003D2339"/>
    <w:rsid w:val="003D2398"/>
    <w:rsid w:val="003D24EC"/>
    <w:rsid w:val="003D26AA"/>
    <w:rsid w:val="003D28D1"/>
    <w:rsid w:val="003D29B6"/>
    <w:rsid w:val="003D2A2B"/>
    <w:rsid w:val="003D2A6A"/>
    <w:rsid w:val="003D2EC6"/>
    <w:rsid w:val="003D30F8"/>
    <w:rsid w:val="003D33AB"/>
    <w:rsid w:val="003D39A6"/>
    <w:rsid w:val="003D3B54"/>
    <w:rsid w:val="003D3CB4"/>
    <w:rsid w:val="003D41C2"/>
    <w:rsid w:val="003D4330"/>
    <w:rsid w:val="003D4350"/>
    <w:rsid w:val="003D43A0"/>
    <w:rsid w:val="003D43AB"/>
    <w:rsid w:val="003D4409"/>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6DFF"/>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304"/>
    <w:rsid w:val="003E13F6"/>
    <w:rsid w:val="003E15AA"/>
    <w:rsid w:val="003E15FD"/>
    <w:rsid w:val="003E1748"/>
    <w:rsid w:val="003E17E6"/>
    <w:rsid w:val="003E1B8B"/>
    <w:rsid w:val="003E1CF4"/>
    <w:rsid w:val="003E1FAC"/>
    <w:rsid w:val="003E20C9"/>
    <w:rsid w:val="003E2228"/>
    <w:rsid w:val="003E240A"/>
    <w:rsid w:val="003E248B"/>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3FD9"/>
    <w:rsid w:val="003E40C9"/>
    <w:rsid w:val="003E4567"/>
    <w:rsid w:val="003E4CDB"/>
    <w:rsid w:val="003E4D54"/>
    <w:rsid w:val="003E4D9B"/>
    <w:rsid w:val="003E52C2"/>
    <w:rsid w:val="003E52EB"/>
    <w:rsid w:val="003E5427"/>
    <w:rsid w:val="003E5442"/>
    <w:rsid w:val="003E5452"/>
    <w:rsid w:val="003E5476"/>
    <w:rsid w:val="003E565A"/>
    <w:rsid w:val="003E5800"/>
    <w:rsid w:val="003E586A"/>
    <w:rsid w:val="003E5B74"/>
    <w:rsid w:val="003E5DE2"/>
    <w:rsid w:val="003E60CE"/>
    <w:rsid w:val="003E6185"/>
    <w:rsid w:val="003E6592"/>
    <w:rsid w:val="003E6637"/>
    <w:rsid w:val="003E703E"/>
    <w:rsid w:val="003E73A7"/>
    <w:rsid w:val="003E73BC"/>
    <w:rsid w:val="003E76AD"/>
    <w:rsid w:val="003E7A07"/>
    <w:rsid w:val="003E7A1D"/>
    <w:rsid w:val="003E7EED"/>
    <w:rsid w:val="003F0150"/>
    <w:rsid w:val="003F018C"/>
    <w:rsid w:val="003F01BA"/>
    <w:rsid w:val="003F0587"/>
    <w:rsid w:val="003F0656"/>
    <w:rsid w:val="003F0884"/>
    <w:rsid w:val="003F0905"/>
    <w:rsid w:val="003F1074"/>
    <w:rsid w:val="003F155E"/>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071"/>
    <w:rsid w:val="003F3412"/>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9B7"/>
    <w:rsid w:val="003F6B7E"/>
    <w:rsid w:val="003F6E93"/>
    <w:rsid w:val="003F6F1A"/>
    <w:rsid w:val="003F73A0"/>
    <w:rsid w:val="003F75DD"/>
    <w:rsid w:val="003F7DFF"/>
    <w:rsid w:val="00400041"/>
    <w:rsid w:val="0040015E"/>
    <w:rsid w:val="00400427"/>
    <w:rsid w:val="004007FB"/>
    <w:rsid w:val="00400930"/>
    <w:rsid w:val="004009D3"/>
    <w:rsid w:val="00400B43"/>
    <w:rsid w:val="00400C85"/>
    <w:rsid w:val="00400ED1"/>
    <w:rsid w:val="00400FB2"/>
    <w:rsid w:val="004010CF"/>
    <w:rsid w:val="00401175"/>
    <w:rsid w:val="004012FA"/>
    <w:rsid w:val="00401490"/>
    <w:rsid w:val="004014FD"/>
    <w:rsid w:val="004017C6"/>
    <w:rsid w:val="00401940"/>
    <w:rsid w:val="00401BBE"/>
    <w:rsid w:val="004021BE"/>
    <w:rsid w:val="00402409"/>
    <w:rsid w:val="00402429"/>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D50"/>
    <w:rsid w:val="00403E3B"/>
    <w:rsid w:val="00403E7A"/>
    <w:rsid w:val="00403EE8"/>
    <w:rsid w:val="00403F25"/>
    <w:rsid w:val="004042BC"/>
    <w:rsid w:val="0040474E"/>
    <w:rsid w:val="0040495B"/>
    <w:rsid w:val="00404AE9"/>
    <w:rsid w:val="00404B86"/>
    <w:rsid w:val="00404BDA"/>
    <w:rsid w:val="00404CA7"/>
    <w:rsid w:val="004050A5"/>
    <w:rsid w:val="00405102"/>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861"/>
    <w:rsid w:val="00407A66"/>
    <w:rsid w:val="00407B4C"/>
    <w:rsid w:val="00407C9E"/>
    <w:rsid w:val="00407EB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F"/>
    <w:rsid w:val="00411A4F"/>
    <w:rsid w:val="00412176"/>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624"/>
    <w:rsid w:val="00414B98"/>
    <w:rsid w:val="00414C4F"/>
    <w:rsid w:val="00414E34"/>
    <w:rsid w:val="00414F50"/>
    <w:rsid w:val="00415118"/>
    <w:rsid w:val="00415293"/>
    <w:rsid w:val="004152BA"/>
    <w:rsid w:val="0041577E"/>
    <w:rsid w:val="004157F6"/>
    <w:rsid w:val="00415877"/>
    <w:rsid w:val="004158C9"/>
    <w:rsid w:val="00415942"/>
    <w:rsid w:val="004159D3"/>
    <w:rsid w:val="00415A14"/>
    <w:rsid w:val="00415D23"/>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04"/>
    <w:rsid w:val="004203CF"/>
    <w:rsid w:val="00420679"/>
    <w:rsid w:val="00420755"/>
    <w:rsid w:val="00420CB7"/>
    <w:rsid w:val="00420E46"/>
    <w:rsid w:val="00420E49"/>
    <w:rsid w:val="00420F26"/>
    <w:rsid w:val="00421078"/>
    <w:rsid w:val="0042110F"/>
    <w:rsid w:val="004213E8"/>
    <w:rsid w:val="00421466"/>
    <w:rsid w:val="0042156E"/>
    <w:rsid w:val="004215D1"/>
    <w:rsid w:val="004216BA"/>
    <w:rsid w:val="00421EC5"/>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7CC"/>
    <w:rsid w:val="00423887"/>
    <w:rsid w:val="004242CC"/>
    <w:rsid w:val="00424499"/>
    <w:rsid w:val="00424503"/>
    <w:rsid w:val="00424E5F"/>
    <w:rsid w:val="004250E7"/>
    <w:rsid w:val="00425275"/>
    <w:rsid w:val="004252B3"/>
    <w:rsid w:val="004252E6"/>
    <w:rsid w:val="0042530C"/>
    <w:rsid w:val="00425454"/>
    <w:rsid w:val="004258D1"/>
    <w:rsid w:val="00425AA7"/>
    <w:rsid w:val="00425C97"/>
    <w:rsid w:val="00425E05"/>
    <w:rsid w:val="00425FC7"/>
    <w:rsid w:val="00425FFD"/>
    <w:rsid w:val="0042615E"/>
    <w:rsid w:val="004262B0"/>
    <w:rsid w:val="004262F8"/>
    <w:rsid w:val="004263B7"/>
    <w:rsid w:val="00426442"/>
    <w:rsid w:val="0042654A"/>
    <w:rsid w:val="00426901"/>
    <w:rsid w:val="00426A93"/>
    <w:rsid w:val="00426D0D"/>
    <w:rsid w:val="00426DFA"/>
    <w:rsid w:val="00426DFC"/>
    <w:rsid w:val="004270BD"/>
    <w:rsid w:val="0042768D"/>
    <w:rsid w:val="004276E3"/>
    <w:rsid w:val="004279ED"/>
    <w:rsid w:val="00427A75"/>
    <w:rsid w:val="00427E67"/>
    <w:rsid w:val="00430178"/>
    <w:rsid w:val="0043043A"/>
    <w:rsid w:val="0043049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565"/>
    <w:rsid w:val="0043270B"/>
    <w:rsid w:val="00432780"/>
    <w:rsid w:val="00432787"/>
    <w:rsid w:val="00432DB9"/>
    <w:rsid w:val="00432E40"/>
    <w:rsid w:val="00432E64"/>
    <w:rsid w:val="00432F8F"/>
    <w:rsid w:val="00432F9E"/>
    <w:rsid w:val="0043305F"/>
    <w:rsid w:val="00433065"/>
    <w:rsid w:val="00433106"/>
    <w:rsid w:val="00433791"/>
    <w:rsid w:val="00433C6F"/>
    <w:rsid w:val="00433CAB"/>
    <w:rsid w:val="00433F50"/>
    <w:rsid w:val="004341E4"/>
    <w:rsid w:val="004342DD"/>
    <w:rsid w:val="00434583"/>
    <w:rsid w:val="0043463D"/>
    <w:rsid w:val="00434754"/>
    <w:rsid w:val="0043480E"/>
    <w:rsid w:val="004348E6"/>
    <w:rsid w:val="00434A45"/>
    <w:rsid w:val="00434D46"/>
    <w:rsid w:val="00434FC4"/>
    <w:rsid w:val="00435234"/>
    <w:rsid w:val="00435248"/>
    <w:rsid w:val="0043533E"/>
    <w:rsid w:val="004353C1"/>
    <w:rsid w:val="004353FD"/>
    <w:rsid w:val="0043542F"/>
    <w:rsid w:val="004355EB"/>
    <w:rsid w:val="00435602"/>
    <w:rsid w:val="004356FA"/>
    <w:rsid w:val="004359CE"/>
    <w:rsid w:val="00435AE8"/>
    <w:rsid w:val="00435CCF"/>
    <w:rsid w:val="00436219"/>
    <w:rsid w:val="004362C1"/>
    <w:rsid w:val="00436480"/>
    <w:rsid w:val="00436511"/>
    <w:rsid w:val="0043674D"/>
    <w:rsid w:val="004369CC"/>
    <w:rsid w:val="00436A3B"/>
    <w:rsid w:val="00436CF4"/>
    <w:rsid w:val="00436DE8"/>
    <w:rsid w:val="00436EE0"/>
    <w:rsid w:val="00436FAD"/>
    <w:rsid w:val="00436FC6"/>
    <w:rsid w:val="00437027"/>
    <w:rsid w:val="00437064"/>
    <w:rsid w:val="004371AB"/>
    <w:rsid w:val="00437781"/>
    <w:rsid w:val="004402A7"/>
    <w:rsid w:val="0044035D"/>
    <w:rsid w:val="0044037A"/>
    <w:rsid w:val="00440565"/>
    <w:rsid w:val="0044064F"/>
    <w:rsid w:val="004407A9"/>
    <w:rsid w:val="0044088D"/>
    <w:rsid w:val="00440E54"/>
    <w:rsid w:val="00440EA5"/>
    <w:rsid w:val="0044131C"/>
    <w:rsid w:val="0044139F"/>
    <w:rsid w:val="0044142F"/>
    <w:rsid w:val="004415E8"/>
    <w:rsid w:val="0044160A"/>
    <w:rsid w:val="004418DE"/>
    <w:rsid w:val="00441CCF"/>
    <w:rsid w:val="00441DCB"/>
    <w:rsid w:val="00441F19"/>
    <w:rsid w:val="00441F31"/>
    <w:rsid w:val="00442049"/>
    <w:rsid w:val="004425C2"/>
    <w:rsid w:val="00442824"/>
    <w:rsid w:val="0044282E"/>
    <w:rsid w:val="00442A1D"/>
    <w:rsid w:val="00442B08"/>
    <w:rsid w:val="00442FCF"/>
    <w:rsid w:val="00442FFB"/>
    <w:rsid w:val="00443008"/>
    <w:rsid w:val="004430FD"/>
    <w:rsid w:val="004434DB"/>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A0D"/>
    <w:rsid w:val="00444F25"/>
    <w:rsid w:val="00444F5E"/>
    <w:rsid w:val="00444F61"/>
    <w:rsid w:val="00444FFB"/>
    <w:rsid w:val="0044522A"/>
    <w:rsid w:val="004452DB"/>
    <w:rsid w:val="0044540F"/>
    <w:rsid w:val="00445494"/>
    <w:rsid w:val="00445513"/>
    <w:rsid w:val="004456AE"/>
    <w:rsid w:val="00445806"/>
    <w:rsid w:val="00445869"/>
    <w:rsid w:val="00445907"/>
    <w:rsid w:val="00445A5E"/>
    <w:rsid w:val="00445CFF"/>
    <w:rsid w:val="00445E48"/>
    <w:rsid w:val="00445EB4"/>
    <w:rsid w:val="00446138"/>
    <w:rsid w:val="004462AF"/>
    <w:rsid w:val="004462B3"/>
    <w:rsid w:val="0044662A"/>
    <w:rsid w:val="0044666E"/>
    <w:rsid w:val="004466B5"/>
    <w:rsid w:val="0044683A"/>
    <w:rsid w:val="0044691F"/>
    <w:rsid w:val="00446956"/>
    <w:rsid w:val="00446ADB"/>
    <w:rsid w:val="00446C32"/>
    <w:rsid w:val="00446D5A"/>
    <w:rsid w:val="00447486"/>
    <w:rsid w:val="00447F99"/>
    <w:rsid w:val="004502AB"/>
    <w:rsid w:val="00450778"/>
    <w:rsid w:val="00450A74"/>
    <w:rsid w:val="00450BF0"/>
    <w:rsid w:val="00450D3B"/>
    <w:rsid w:val="00450F2C"/>
    <w:rsid w:val="00450FB9"/>
    <w:rsid w:val="0045126E"/>
    <w:rsid w:val="004512E2"/>
    <w:rsid w:val="00451561"/>
    <w:rsid w:val="0045162B"/>
    <w:rsid w:val="004518D5"/>
    <w:rsid w:val="004519BF"/>
    <w:rsid w:val="00451B06"/>
    <w:rsid w:val="00451BEB"/>
    <w:rsid w:val="00452108"/>
    <w:rsid w:val="0045212B"/>
    <w:rsid w:val="00452219"/>
    <w:rsid w:val="00452355"/>
    <w:rsid w:val="0045241E"/>
    <w:rsid w:val="004524FE"/>
    <w:rsid w:val="00452722"/>
    <w:rsid w:val="004527C0"/>
    <w:rsid w:val="00452D3C"/>
    <w:rsid w:val="00453871"/>
    <w:rsid w:val="00453DEF"/>
    <w:rsid w:val="004542B0"/>
    <w:rsid w:val="004543E4"/>
    <w:rsid w:val="00454481"/>
    <w:rsid w:val="004548E5"/>
    <w:rsid w:val="0045492E"/>
    <w:rsid w:val="00454A64"/>
    <w:rsid w:val="00454F08"/>
    <w:rsid w:val="004550DA"/>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3B"/>
    <w:rsid w:val="00457390"/>
    <w:rsid w:val="0045742D"/>
    <w:rsid w:val="004575C6"/>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AD"/>
    <w:rsid w:val="00460EE8"/>
    <w:rsid w:val="00460F2B"/>
    <w:rsid w:val="00460F31"/>
    <w:rsid w:val="0046110A"/>
    <w:rsid w:val="004612C8"/>
    <w:rsid w:val="004614A1"/>
    <w:rsid w:val="0046160B"/>
    <w:rsid w:val="0046164D"/>
    <w:rsid w:val="004616E5"/>
    <w:rsid w:val="004616FF"/>
    <w:rsid w:val="004617A0"/>
    <w:rsid w:val="00461907"/>
    <w:rsid w:val="0046194F"/>
    <w:rsid w:val="00461B01"/>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948"/>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EC"/>
    <w:rsid w:val="004667DC"/>
    <w:rsid w:val="0046680F"/>
    <w:rsid w:val="00466814"/>
    <w:rsid w:val="004669F7"/>
    <w:rsid w:val="00466DF6"/>
    <w:rsid w:val="00467011"/>
    <w:rsid w:val="00467024"/>
    <w:rsid w:val="004672D7"/>
    <w:rsid w:val="004676F7"/>
    <w:rsid w:val="00467834"/>
    <w:rsid w:val="00467838"/>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A1"/>
    <w:rsid w:val="00471A5A"/>
    <w:rsid w:val="00471A60"/>
    <w:rsid w:val="00471B31"/>
    <w:rsid w:val="00471DB0"/>
    <w:rsid w:val="00471E77"/>
    <w:rsid w:val="00471ED6"/>
    <w:rsid w:val="00471F3B"/>
    <w:rsid w:val="00471FAB"/>
    <w:rsid w:val="00471FF6"/>
    <w:rsid w:val="00472024"/>
    <w:rsid w:val="004720E5"/>
    <w:rsid w:val="004725CB"/>
    <w:rsid w:val="004728EC"/>
    <w:rsid w:val="004729BB"/>
    <w:rsid w:val="00472A35"/>
    <w:rsid w:val="00472ACB"/>
    <w:rsid w:val="00472B06"/>
    <w:rsid w:val="00472DCC"/>
    <w:rsid w:val="00472DEE"/>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54"/>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2DC8"/>
    <w:rsid w:val="00482E12"/>
    <w:rsid w:val="00482F9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952"/>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DA"/>
    <w:rsid w:val="004916F2"/>
    <w:rsid w:val="00491742"/>
    <w:rsid w:val="004918A0"/>
    <w:rsid w:val="00491B91"/>
    <w:rsid w:val="00491DA1"/>
    <w:rsid w:val="004920A2"/>
    <w:rsid w:val="004924E5"/>
    <w:rsid w:val="00492619"/>
    <w:rsid w:val="00492EC0"/>
    <w:rsid w:val="00492F90"/>
    <w:rsid w:val="00493083"/>
    <w:rsid w:val="004931BF"/>
    <w:rsid w:val="004931DA"/>
    <w:rsid w:val="0049349F"/>
    <w:rsid w:val="004935A4"/>
    <w:rsid w:val="00493C61"/>
    <w:rsid w:val="00493D08"/>
    <w:rsid w:val="00493E9F"/>
    <w:rsid w:val="004940B2"/>
    <w:rsid w:val="00494295"/>
    <w:rsid w:val="0049457E"/>
    <w:rsid w:val="004948C4"/>
    <w:rsid w:val="004948E9"/>
    <w:rsid w:val="00494984"/>
    <w:rsid w:val="00494B7C"/>
    <w:rsid w:val="00494E75"/>
    <w:rsid w:val="00495071"/>
    <w:rsid w:val="004950DE"/>
    <w:rsid w:val="00495227"/>
    <w:rsid w:val="004952C1"/>
    <w:rsid w:val="004954E5"/>
    <w:rsid w:val="00495980"/>
    <w:rsid w:val="00495BC8"/>
    <w:rsid w:val="00495C3A"/>
    <w:rsid w:val="00495D1F"/>
    <w:rsid w:val="00495DF3"/>
    <w:rsid w:val="004961DB"/>
    <w:rsid w:val="0049653E"/>
    <w:rsid w:val="004966B4"/>
    <w:rsid w:val="004968B8"/>
    <w:rsid w:val="00496BEF"/>
    <w:rsid w:val="00496DA1"/>
    <w:rsid w:val="00496DAB"/>
    <w:rsid w:val="004977B1"/>
    <w:rsid w:val="0049792C"/>
    <w:rsid w:val="004979DB"/>
    <w:rsid w:val="00497EB0"/>
    <w:rsid w:val="004A01E1"/>
    <w:rsid w:val="004A03E6"/>
    <w:rsid w:val="004A0A41"/>
    <w:rsid w:val="004A0C3C"/>
    <w:rsid w:val="004A0D27"/>
    <w:rsid w:val="004A0E00"/>
    <w:rsid w:val="004A1150"/>
    <w:rsid w:val="004A12D0"/>
    <w:rsid w:val="004A15F7"/>
    <w:rsid w:val="004A1600"/>
    <w:rsid w:val="004A19C0"/>
    <w:rsid w:val="004A1B20"/>
    <w:rsid w:val="004A1CF3"/>
    <w:rsid w:val="004A1E07"/>
    <w:rsid w:val="004A1F24"/>
    <w:rsid w:val="004A201F"/>
    <w:rsid w:val="004A2112"/>
    <w:rsid w:val="004A23B8"/>
    <w:rsid w:val="004A23C0"/>
    <w:rsid w:val="004A26D2"/>
    <w:rsid w:val="004A26F8"/>
    <w:rsid w:val="004A28D4"/>
    <w:rsid w:val="004A2908"/>
    <w:rsid w:val="004A2B3D"/>
    <w:rsid w:val="004A2BE1"/>
    <w:rsid w:val="004A2E44"/>
    <w:rsid w:val="004A2E9F"/>
    <w:rsid w:val="004A30F7"/>
    <w:rsid w:val="004A3297"/>
    <w:rsid w:val="004A34D4"/>
    <w:rsid w:val="004A3531"/>
    <w:rsid w:val="004A366E"/>
    <w:rsid w:val="004A36C0"/>
    <w:rsid w:val="004A39A2"/>
    <w:rsid w:val="004A39C0"/>
    <w:rsid w:val="004A3AA3"/>
    <w:rsid w:val="004A3AC9"/>
    <w:rsid w:val="004A3C1C"/>
    <w:rsid w:val="004A4038"/>
    <w:rsid w:val="004A4247"/>
    <w:rsid w:val="004A4635"/>
    <w:rsid w:val="004A4900"/>
    <w:rsid w:val="004A491E"/>
    <w:rsid w:val="004A4AFB"/>
    <w:rsid w:val="004A4D38"/>
    <w:rsid w:val="004A4E7E"/>
    <w:rsid w:val="004A4E92"/>
    <w:rsid w:val="004A4E95"/>
    <w:rsid w:val="004A4EF8"/>
    <w:rsid w:val="004A4F1F"/>
    <w:rsid w:val="004A4F9D"/>
    <w:rsid w:val="004A5268"/>
    <w:rsid w:val="004A5270"/>
    <w:rsid w:val="004A538D"/>
    <w:rsid w:val="004A5667"/>
    <w:rsid w:val="004A57FC"/>
    <w:rsid w:val="004A582A"/>
    <w:rsid w:val="004A60C1"/>
    <w:rsid w:val="004A62DB"/>
    <w:rsid w:val="004A645E"/>
    <w:rsid w:val="004A6774"/>
    <w:rsid w:val="004A6AC0"/>
    <w:rsid w:val="004A6C5C"/>
    <w:rsid w:val="004A6F75"/>
    <w:rsid w:val="004A705C"/>
    <w:rsid w:val="004A717D"/>
    <w:rsid w:val="004A7276"/>
    <w:rsid w:val="004A72B5"/>
    <w:rsid w:val="004A7881"/>
    <w:rsid w:val="004A7A17"/>
    <w:rsid w:val="004A7EE7"/>
    <w:rsid w:val="004A7FB0"/>
    <w:rsid w:val="004A7FF9"/>
    <w:rsid w:val="004B06E6"/>
    <w:rsid w:val="004B0706"/>
    <w:rsid w:val="004B0787"/>
    <w:rsid w:val="004B0B9F"/>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5"/>
    <w:rsid w:val="004B266D"/>
    <w:rsid w:val="004B2681"/>
    <w:rsid w:val="004B2700"/>
    <w:rsid w:val="004B2B31"/>
    <w:rsid w:val="004B2C33"/>
    <w:rsid w:val="004B2CDB"/>
    <w:rsid w:val="004B2FB0"/>
    <w:rsid w:val="004B304E"/>
    <w:rsid w:val="004B309B"/>
    <w:rsid w:val="004B32DB"/>
    <w:rsid w:val="004B339D"/>
    <w:rsid w:val="004B3420"/>
    <w:rsid w:val="004B34EF"/>
    <w:rsid w:val="004B3532"/>
    <w:rsid w:val="004B3567"/>
    <w:rsid w:val="004B3598"/>
    <w:rsid w:val="004B35F5"/>
    <w:rsid w:val="004B3B76"/>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EC"/>
    <w:rsid w:val="004B57CB"/>
    <w:rsid w:val="004B5AB4"/>
    <w:rsid w:val="004B5BD6"/>
    <w:rsid w:val="004B609B"/>
    <w:rsid w:val="004B61E8"/>
    <w:rsid w:val="004B61EA"/>
    <w:rsid w:val="004B61EE"/>
    <w:rsid w:val="004B6301"/>
    <w:rsid w:val="004B63D0"/>
    <w:rsid w:val="004B6559"/>
    <w:rsid w:val="004B656F"/>
    <w:rsid w:val="004B681D"/>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2F5E"/>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9B6"/>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855"/>
    <w:rsid w:val="004C7BDF"/>
    <w:rsid w:val="004C7F17"/>
    <w:rsid w:val="004D0200"/>
    <w:rsid w:val="004D02A3"/>
    <w:rsid w:val="004D02B7"/>
    <w:rsid w:val="004D04E9"/>
    <w:rsid w:val="004D0588"/>
    <w:rsid w:val="004D09BA"/>
    <w:rsid w:val="004D09F8"/>
    <w:rsid w:val="004D0A0E"/>
    <w:rsid w:val="004D0E42"/>
    <w:rsid w:val="004D0E73"/>
    <w:rsid w:val="004D1100"/>
    <w:rsid w:val="004D1303"/>
    <w:rsid w:val="004D171F"/>
    <w:rsid w:val="004D17DE"/>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8A3"/>
    <w:rsid w:val="004D58D1"/>
    <w:rsid w:val="004D58FD"/>
    <w:rsid w:val="004D5C16"/>
    <w:rsid w:val="004D5F02"/>
    <w:rsid w:val="004D6022"/>
    <w:rsid w:val="004D6229"/>
    <w:rsid w:val="004D6246"/>
    <w:rsid w:val="004D641A"/>
    <w:rsid w:val="004D643A"/>
    <w:rsid w:val="004D67F5"/>
    <w:rsid w:val="004D68C0"/>
    <w:rsid w:val="004D6D51"/>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BB"/>
    <w:rsid w:val="004E1D07"/>
    <w:rsid w:val="004E209D"/>
    <w:rsid w:val="004E2122"/>
    <w:rsid w:val="004E21D3"/>
    <w:rsid w:val="004E293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C4C"/>
    <w:rsid w:val="004E4F85"/>
    <w:rsid w:val="004E5257"/>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850"/>
    <w:rsid w:val="004F0B88"/>
    <w:rsid w:val="004F0C22"/>
    <w:rsid w:val="004F0C82"/>
    <w:rsid w:val="004F1051"/>
    <w:rsid w:val="004F133C"/>
    <w:rsid w:val="004F13D2"/>
    <w:rsid w:val="004F16D3"/>
    <w:rsid w:val="004F1A00"/>
    <w:rsid w:val="004F1D32"/>
    <w:rsid w:val="004F2179"/>
    <w:rsid w:val="004F23E0"/>
    <w:rsid w:val="004F2826"/>
    <w:rsid w:val="004F288E"/>
    <w:rsid w:val="004F29BF"/>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359"/>
    <w:rsid w:val="004F4760"/>
    <w:rsid w:val="004F4BCC"/>
    <w:rsid w:val="004F4D11"/>
    <w:rsid w:val="004F4E53"/>
    <w:rsid w:val="004F4F81"/>
    <w:rsid w:val="004F51F4"/>
    <w:rsid w:val="004F579A"/>
    <w:rsid w:val="004F58AB"/>
    <w:rsid w:val="004F58FB"/>
    <w:rsid w:val="004F5E1A"/>
    <w:rsid w:val="004F5E2A"/>
    <w:rsid w:val="004F5E82"/>
    <w:rsid w:val="004F64B1"/>
    <w:rsid w:val="004F64FC"/>
    <w:rsid w:val="004F65BA"/>
    <w:rsid w:val="004F66FA"/>
    <w:rsid w:val="004F67A9"/>
    <w:rsid w:val="004F69EA"/>
    <w:rsid w:val="004F6AFE"/>
    <w:rsid w:val="004F6BC3"/>
    <w:rsid w:val="004F6BEC"/>
    <w:rsid w:val="004F6F20"/>
    <w:rsid w:val="004F7011"/>
    <w:rsid w:val="004F7373"/>
    <w:rsid w:val="004F73A5"/>
    <w:rsid w:val="004F76A6"/>
    <w:rsid w:val="004F777D"/>
    <w:rsid w:val="004F78C3"/>
    <w:rsid w:val="004F78E5"/>
    <w:rsid w:val="004F7B2E"/>
    <w:rsid w:val="004F7C51"/>
    <w:rsid w:val="004F7CE6"/>
    <w:rsid w:val="004F7F1A"/>
    <w:rsid w:val="0050031C"/>
    <w:rsid w:val="005004F7"/>
    <w:rsid w:val="00500798"/>
    <w:rsid w:val="005007E7"/>
    <w:rsid w:val="00500957"/>
    <w:rsid w:val="00500A59"/>
    <w:rsid w:val="00500A86"/>
    <w:rsid w:val="00500C86"/>
    <w:rsid w:val="00500E04"/>
    <w:rsid w:val="005012BB"/>
    <w:rsid w:val="0050132F"/>
    <w:rsid w:val="005014E0"/>
    <w:rsid w:val="0050150F"/>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C0"/>
    <w:rsid w:val="005049E8"/>
    <w:rsid w:val="00504B02"/>
    <w:rsid w:val="00504B8B"/>
    <w:rsid w:val="005050AC"/>
    <w:rsid w:val="005050F8"/>
    <w:rsid w:val="00505272"/>
    <w:rsid w:val="00505397"/>
    <w:rsid w:val="005053E2"/>
    <w:rsid w:val="0050546E"/>
    <w:rsid w:val="00505704"/>
    <w:rsid w:val="00505A2A"/>
    <w:rsid w:val="00505E39"/>
    <w:rsid w:val="0050614B"/>
    <w:rsid w:val="0050640B"/>
    <w:rsid w:val="00506514"/>
    <w:rsid w:val="00506571"/>
    <w:rsid w:val="005066B3"/>
    <w:rsid w:val="00506A8D"/>
    <w:rsid w:val="00506C2E"/>
    <w:rsid w:val="00506C75"/>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603"/>
    <w:rsid w:val="00510A72"/>
    <w:rsid w:val="00510B25"/>
    <w:rsid w:val="00510B43"/>
    <w:rsid w:val="00510D07"/>
    <w:rsid w:val="00510E54"/>
    <w:rsid w:val="00510F6D"/>
    <w:rsid w:val="00511447"/>
    <w:rsid w:val="0051146F"/>
    <w:rsid w:val="00511607"/>
    <w:rsid w:val="0051177C"/>
    <w:rsid w:val="00511E67"/>
    <w:rsid w:val="00511F5F"/>
    <w:rsid w:val="00512182"/>
    <w:rsid w:val="005123D2"/>
    <w:rsid w:val="00512747"/>
    <w:rsid w:val="005128FF"/>
    <w:rsid w:val="0051295D"/>
    <w:rsid w:val="00512A11"/>
    <w:rsid w:val="00512EF3"/>
    <w:rsid w:val="005133A6"/>
    <w:rsid w:val="00513CB4"/>
    <w:rsid w:val="00513CB8"/>
    <w:rsid w:val="00513D9A"/>
    <w:rsid w:val="00513E3B"/>
    <w:rsid w:val="00513F8F"/>
    <w:rsid w:val="005140DE"/>
    <w:rsid w:val="005143D6"/>
    <w:rsid w:val="00514455"/>
    <w:rsid w:val="00514678"/>
    <w:rsid w:val="005147E7"/>
    <w:rsid w:val="00514882"/>
    <w:rsid w:val="005149A2"/>
    <w:rsid w:val="005149B7"/>
    <w:rsid w:val="00514B4D"/>
    <w:rsid w:val="00514CEE"/>
    <w:rsid w:val="00514DAF"/>
    <w:rsid w:val="00514DCF"/>
    <w:rsid w:val="00514E8A"/>
    <w:rsid w:val="005150E4"/>
    <w:rsid w:val="005154AC"/>
    <w:rsid w:val="005154EB"/>
    <w:rsid w:val="005155F6"/>
    <w:rsid w:val="00515760"/>
    <w:rsid w:val="005157A7"/>
    <w:rsid w:val="005157CF"/>
    <w:rsid w:val="00515907"/>
    <w:rsid w:val="00515DAD"/>
    <w:rsid w:val="00515E2B"/>
    <w:rsid w:val="00515FD3"/>
    <w:rsid w:val="00516365"/>
    <w:rsid w:val="005165CF"/>
    <w:rsid w:val="005166F1"/>
    <w:rsid w:val="005167B8"/>
    <w:rsid w:val="00516B96"/>
    <w:rsid w:val="00517105"/>
    <w:rsid w:val="00517119"/>
    <w:rsid w:val="00517355"/>
    <w:rsid w:val="005173A4"/>
    <w:rsid w:val="005174C4"/>
    <w:rsid w:val="0051770E"/>
    <w:rsid w:val="00517A27"/>
    <w:rsid w:val="00517AEA"/>
    <w:rsid w:val="00517C91"/>
    <w:rsid w:val="0052001B"/>
    <w:rsid w:val="0052033D"/>
    <w:rsid w:val="00520352"/>
    <w:rsid w:val="005205C8"/>
    <w:rsid w:val="005206F7"/>
    <w:rsid w:val="00520CF3"/>
    <w:rsid w:val="0052140B"/>
    <w:rsid w:val="00521490"/>
    <w:rsid w:val="00521BF2"/>
    <w:rsid w:val="00521D65"/>
    <w:rsid w:val="00521DB1"/>
    <w:rsid w:val="0052217F"/>
    <w:rsid w:val="005221A4"/>
    <w:rsid w:val="00522330"/>
    <w:rsid w:val="005225D6"/>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A3"/>
    <w:rsid w:val="005248C4"/>
    <w:rsid w:val="00524A26"/>
    <w:rsid w:val="00524AD1"/>
    <w:rsid w:val="00524E6A"/>
    <w:rsid w:val="00524FA0"/>
    <w:rsid w:val="005251DA"/>
    <w:rsid w:val="00525407"/>
    <w:rsid w:val="005254AA"/>
    <w:rsid w:val="005254CD"/>
    <w:rsid w:val="005255A1"/>
    <w:rsid w:val="00525911"/>
    <w:rsid w:val="00525C2E"/>
    <w:rsid w:val="00525EAA"/>
    <w:rsid w:val="00525F16"/>
    <w:rsid w:val="00525F71"/>
    <w:rsid w:val="0052607C"/>
    <w:rsid w:val="0052610E"/>
    <w:rsid w:val="00526155"/>
    <w:rsid w:val="005261AA"/>
    <w:rsid w:val="00526270"/>
    <w:rsid w:val="005262FF"/>
    <w:rsid w:val="00526433"/>
    <w:rsid w:val="005269C2"/>
    <w:rsid w:val="00526BB0"/>
    <w:rsid w:val="00526C8A"/>
    <w:rsid w:val="00526D38"/>
    <w:rsid w:val="00526DB1"/>
    <w:rsid w:val="005270A2"/>
    <w:rsid w:val="00527160"/>
    <w:rsid w:val="005273B6"/>
    <w:rsid w:val="00527489"/>
    <w:rsid w:val="005275F0"/>
    <w:rsid w:val="005277A3"/>
    <w:rsid w:val="00527924"/>
    <w:rsid w:val="00527A2D"/>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9D1"/>
    <w:rsid w:val="00537AB9"/>
    <w:rsid w:val="00537BE9"/>
    <w:rsid w:val="00537D4C"/>
    <w:rsid w:val="00537E22"/>
    <w:rsid w:val="00540147"/>
    <w:rsid w:val="005407CC"/>
    <w:rsid w:val="00540914"/>
    <w:rsid w:val="00540A18"/>
    <w:rsid w:val="00540BCD"/>
    <w:rsid w:val="00540EB6"/>
    <w:rsid w:val="00541436"/>
    <w:rsid w:val="0054154E"/>
    <w:rsid w:val="005416DB"/>
    <w:rsid w:val="0054178A"/>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9DA"/>
    <w:rsid w:val="00543A66"/>
    <w:rsid w:val="00543A83"/>
    <w:rsid w:val="00543FFF"/>
    <w:rsid w:val="005440CA"/>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41E"/>
    <w:rsid w:val="0054754D"/>
    <w:rsid w:val="00547F9F"/>
    <w:rsid w:val="00547FA0"/>
    <w:rsid w:val="00547FD2"/>
    <w:rsid w:val="00550125"/>
    <w:rsid w:val="005502D4"/>
    <w:rsid w:val="00550349"/>
    <w:rsid w:val="005504D9"/>
    <w:rsid w:val="00550922"/>
    <w:rsid w:val="00550C80"/>
    <w:rsid w:val="00550D58"/>
    <w:rsid w:val="00550D6F"/>
    <w:rsid w:val="00550E94"/>
    <w:rsid w:val="005511B1"/>
    <w:rsid w:val="00551E1E"/>
    <w:rsid w:val="00551E52"/>
    <w:rsid w:val="00552038"/>
    <w:rsid w:val="0055233E"/>
    <w:rsid w:val="00552569"/>
    <w:rsid w:val="005526F2"/>
    <w:rsid w:val="00552AB6"/>
    <w:rsid w:val="00552B07"/>
    <w:rsid w:val="00552B5E"/>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31"/>
    <w:rsid w:val="00556D6B"/>
    <w:rsid w:val="00556DDB"/>
    <w:rsid w:val="00556E18"/>
    <w:rsid w:val="005570E7"/>
    <w:rsid w:val="0055718D"/>
    <w:rsid w:val="00557433"/>
    <w:rsid w:val="00557464"/>
    <w:rsid w:val="0055771C"/>
    <w:rsid w:val="00557B02"/>
    <w:rsid w:val="00557C44"/>
    <w:rsid w:val="00557C7B"/>
    <w:rsid w:val="00557CAB"/>
    <w:rsid w:val="00557E6E"/>
    <w:rsid w:val="00557EEF"/>
    <w:rsid w:val="00557F39"/>
    <w:rsid w:val="00557F3A"/>
    <w:rsid w:val="0056056E"/>
    <w:rsid w:val="00560980"/>
    <w:rsid w:val="00560A35"/>
    <w:rsid w:val="00560AC9"/>
    <w:rsid w:val="00560B8E"/>
    <w:rsid w:val="00560DDA"/>
    <w:rsid w:val="00560EBB"/>
    <w:rsid w:val="00560F9E"/>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855"/>
    <w:rsid w:val="00563E25"/>
    <w:rsid w:val="00563FD2"/>
    <w:rsid w:val="00564216"/>
    <w:rsid w:val="0056434D"/>
    <w:rsid w:val="00564371"/>
    <w:rsid w:val="00564698"/>
    <w:rsid w:val="00564907"/>
    <w:rsid w:val="00564909"/>
    <w:rsid w:val="00564D9B"/>
    <w:rsid w:val="005651F7"/>
    <w:rsid w:val="005655BE"/>
    <w:rsid w:val="00565679"/>
    <w:rsid w:val="00565D2F"/>
    <w:rsid w:val="00565E28"/>
    <w:rsid w:val="00565F16"/>
    <w:rsid w:val="00565F7D"/>
    <w:rsid w:val="0056613A"/>
    <w:rsid w:val="00566351"/>
    <w:rsid w:val="005663D2"/>
    <w:rsid w:val="00566714"/>
    <w:rsid w:val="005668E1"/>
    <w:rsid w:val="00566B83"/>
    <w:rsid w:val="00566BFA"/>
    <w:rsid w:val="00566C80"/>
    <w:rsid w:val="00566CDF"/>
    <w:rsid w:val="00566E03"/>
    <w:rsid w:val="0056719E"/>
    <w:rsid w:val="00567491"/>
    <w:rsid w:val="005676C4"/>
    <w:rsid w:val="005679E0"/>
    <w:rsid w:val="00567A46"/>
    <w:rsid w:val="00567A67"/>
    <w:rsid w:val="00567BE6"/>
    <w:rsid w:val="00567E6C"/>
    <w:rsid w:val="005701C5"/>
    <w:rsid w:val="0057039D"/>
    <w:rsid w:val="005703E3"/>
    <w:rsid w:val="0057054C"/>
    <w:rsid w:val="005706C1"/>
    <w:rsid w:val="00570825"/>
    <w:rsid w:val="005708C3"/>
    <w:rsid w:val="005708C6"/>
    <w:rsid w:val="00570A22"/>
    <w:rsid w:val="00570C83"/>
    <w:rsid w:val="0057101A"/>
    <w:rsid w:val="00571358"/>
    <w:rsid w:val="00571382"/>
    <w:rsid w:val="0057141F"/>
    <w:rsid w:val="00571977"/>
    <w:rsid w:val="00571C9B"/>
    <w:rsid w:val="00571D1D"/>
    <w:rsid w:val="00571F18"/>
    <w:rsid w:val="0057225B"/>
    <w:rsid w:val="0057226F"/>
    <w:rsid w:val="0057227A"/>
    <w:rsid w:val="00572364"/>
    <w:rsid w:val="0057243B"/>
    <w:rsid w:val="00572583"/>
    <w:rsid w:val="005725FE"/>
    <w:rsid w:val="00572643"/>
    <w:rsid w:val="0057296E"/>
    <w:rsid w:val="00572B35"/>
    <w:rsid w:val="00572B4B"/>
    <w:rsid w:val="00572CD9"/>
    <w:rsid w:val="00572DB1"/>
    <w:rsid w:val="00572E58"/>
    <w:rsid w:val="00572F26"/>
    <w:rsid w:val="00572F2B"/>
    <w:rsid w:val="00572F9D"/>
    <w:rsid w:val="005730FF"/>
    <w:rsid w:val="005731CD"/>
    <w:rsid w:val="0057380A"/>
    <w:rsid w:val="00573948"/>
    <w:rsid w:val="00573BB0"/>
    <w:rsid w:val="00573D1D"/>
    <w:rsid w:val="00573D2B"/>
    <w:rsid w:val="00573F24"/>
    <w:rsid w:val="00574167"/>
    <w:rsid w:val="0057440D"/>
    <w:rsid w:val="00574454"/>
    <w:rsid w:val="00574694"/>
    <w:rsid w:val="00574886"/>
    <w:rsid w:val="00574A09"/>
    <w:rsid w:val="00574B86"/>
    <w:rsid w:val="00574BEB"/>
    <w:rsid w:val="00574CD5"/>
    <w:rsid w:val="00574E70"/>
    <w:rsid w:val="005753DB"/>
    <w:rsid w:val="005758BA"/>
    <w:rsid w:val="00575E27"/>
    <w:rsid w:val="00575EC1"/>
    <w:rsid w:val="00575FE0"/>
    <w:rsid w:val="005765D4"/>
    <w:rsid w:val="0057672D"/>
    <w:rsid w:val="00576A37"/>
    <w:rsid w:val="00576FC7"/>
    <w:rsid w:val="00577368"/>
    <w:rsid w:val="005777AC"/>
    <w:rsid w:val="00577EB4"/>
    <w:rsid w:val="00577F3D"/>
    <w:rsid w:val="00580150"/>
    <w:rsid w:val="00580735"/>
    <w:rsid w:val="005809EB"/>
    <w:rsid w:val="00580E45"/>
    <w:rsid w:val="00580EB3"/>
    <w:rsid w:val="00581238"/>
    <w:rsid w:val="005815D2"/>
    <w:rsid w:val="005817CA"/>
    <w:rsid w:val="005818D4"/>
    <w:rsid w:val="005819D7"/>
    <w:rsid w:val="00581F00"/>
    <w:rsid w:val="00581F40"/>
    <w:rsid w:val="005822C9"/>
    <w:rsid w:val="005822F6"/>
    <w:rsid w:val="005829CC"/>
    <w:rsid w:val="00582DD0"/>
    <w:rsid w:val="00582E3D"/>
    <w:rsid w:val="00583147"/>
    <w:rsid w:val="00583250"/>
    <w:rsid w:val="005832F9"/>
    <w:rsid w:val="0058352C"/>
    <w:rsid w:val="0058369F"/>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525"/>
    <w:rsid w:val="005857D4"/>
    <w:rsid w:val="00585932"/>
    <w:rsid w:val="00585C3A"/>
    <w:rsid w:val="00585CBD"/>
    <w:rsid w:val="00585FF5"/>
    <w:rsid w:val="0058628A"/>
    <w:rsid w:val="005863AC"/>
    <w:rsid w:val="005863AF"/>
    <w:rsid w:val="00586405"/>
    <w:rsid w:val="00586419"/>
    <w:rsid w:val="00586426"/>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DF5"/>
    <w:rsid w:val="00587F35"/>
    <w:rsid w:val="0059015F"/>
    <w:rsid w:val="005901CD"/>
    <w:rsid w:val="00590203"/>
    <w:rsid w:val="00590288"/>
    <w:rsid w:val="005904A4"/>
    <w:rsid w:val="00590599"/>
    <w:rsid w:val="00590939"/>
    <w:rsid w:val="00590962"/>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859"/>
    <w:rsid w:val="00594D5A"/>
    <w:rsid w:val="0059522A"/>
    <w:rsid w:val="005954F2"/>
    <w:rsid w:val="00595539"/>
    <w:rsid w:val="00595777"/>
    <w:rsid w:val="005957FD"/>
    <w:rsid w:val="005958BE"/>
    <w:rsid w:val="005958CA"/>
    <w:rsid w:val="00595C1B"/>
    <w:rsid w:val="00595C35"/>
    <w:rsid w:val="00595C84"/>
    <w:rsid w:val="00595E99"/>
    <w:rsid w:val="00595F56"/>
    <w:rsid w:val="00596063"/>
    <w:rsid w:val="00596132"/>
    <w:rsid w:val="00596283"/>
    <w:rsid w:val="00596308"/>
    <w:rsid w:val="0059634C"/>
    <w:rsid w:val="005965F2"/>
    <w:rsid w:val="00596702"/>
    <w:rsid w:val="00596707"/>
    <w:rsid w:val="005968C4"/>
    <w:rsid w:val="005968F0"/>
    <w:rsid w:val="00596A56"/>
    <w:rsid w:val="00596F80"/>
    <w:rsid w:val="005970F2"/>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028"/>
    <w:rsid w:val="005A11E2"/>
    <w:rsid w:val="005A1242"/>
    <w:rsid w:val="005A1483"/>
    <w:rsid w:val="005A15AB"/>
    <w:rsid w:val="005A165B"/>
    <w:rsid w:val="005A197C"/>
    <w:rsid w:val="005A1A30"/>
    <w:rsid w:val="005A1A9D"/>
    <w:rsid w:val="005A1B59"/>
    <w:rsid w:val="005A1D03"/>
    <w:rsid w:val="005A1E1F"/>
    <w:rsid w:val="005A2229"/>
    <w:rsid w:val="005A23B0"/>
    <w:rsid w:val="005A28AF"/>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16"/>
    <w:rsid w:val="005A5B6F"/>
    <w:rsid w:val="005A5C40"/>
    <w:rsid w:val="005A6639"/>
    <w:rsid w:val="005A6A3A"/>
    <w:rsid w:val="005A6A91"/>
    <w:rsid w:val="005A6AAB"/>
    <w:rsid w:val="005A6AD4"/>
    <w:rsid w:val="005A6ED5"/>
    <w:rsid w:val="005A6F61"/>
    <w:rsid w:val="005A6FA1"/>
    <w:rsid w:val="005A71E4"/>
    <w:rsid w:val="005A73E2"/>
    <w:rsid w:val="005A7843"/>
    <w:rsid w:val="005A78AA"/>
    <w:rsid w:val="005A79D4"/>
    <w:rsid w:val="005A7ACD"/>
    <w:rsid w:val="005A7AE0"/>
    <w:rsid w:val="005A7D46"/>
    <w:rsid w:val="005A7F50"/>
    <w:rsid w:val="005A7F72"/>
    <w:rsid w:val="005B009D"/>
    <w:rsid w:val="005B0529"/>
    <w:rsid w:val="005B0BE5"/>
    <w:rsid w:val="005B0EBB"/>
    <w:rsid w:val="005B0F23"/>
    <w:rsid w:val="005B1319"/>
    <w:rsid w:val="005B13B6"/>
    <w:rsid w:val="005B19C6"/>
    <w:rsid w:val="005B1ECF"/>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1BF"/>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793"/>
    <w:rsid w:val="005C0904"/>
    <w:rsid w:val="005C09BF"/>
    <w:rsid w:val="005C0D61"/>
    <w:rsid w:val="005C0DDE"/>
    <w:rsid w:val="005C11DA"/>
    <w:rsid w:val="005C1225"/>
    <w:rsid w:val="005C132F"/>
    <w:rsid w:val="005C14D0"/>
    <w:rsid w:val="005C1752"/>
    <w:rsid w:val="005C17A2"/>
    <w:rsid w:val="005C18E2"/>
    <w:rsid w:val="005C20CE"/>
    <w:rsid w:val="005C2144"/>
    <w:rsid w:val="005C2250"/>
    <w:rsid w:val="005C2626"/>
    <w:rsid w:val="005C2696"/>
    <w:rsid w:val="005C27BC"/>
    <w:rsid w:val="005C2806"/>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B72"/>
    <w:rsid w:val="005C5BF4"/>
    <w:rsid w:val="005C5C10"/>
    <w:rsid w:val="005C5D7A"/>
    <w:rsid w:val="005C6110"/>
    <w:rsid w:val="005C6610"/>
    <w:rsid w:val="005C69C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14B5"/>
    <w:rsid w:val="005D1647"/>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2"/>
    <w:rsid w:val="005D35E3"/>
    <w:rsid w:val="005D3673"/>
    <w:rsid w:val="005D384E"/>
    <w:rsid w:val="005D3954"/>
    <w:rsid w:val="005D3C4F"/>
    <w:rsid w:val="005D43CE"/>
    <w:rsid w:val="005D4764"/>
    <w:rsid w:val="005D4A52"/>
    <w:rsid w:val="005D4A71"/>
    <w:rsid w:val="005D4CCB"/>
    <w:rsid w:val="005D4F06"/>
    <w:rsid w:val="005D5242"/>
    <w:rsid w:val="005D52AE"/>
    <w:rsid w:val="005D5499"/>
    <w:rsid w:val="005D557E"/>
    <w:rsid w:val="005D559C"/>
    <w:rsid w:val="005D5687"/>
    <w:rsid w:val="005D576B"/>
    <w:rsid w:val="005D594D"/>
    <w:rsid w:val="005D5975"/>
    <w:rsid w:val="005D5E46"/>
    <w:rsid w:val="005D5FE0"/>
    <w:rsid w:val="005D601F"/>
    <w:rsid w:val="005D609E"/>
    <w:rsid w:val="005D6132"/>
    <w:rsid w:val="005D6194"/>
    <w:rsid w:val="005D6275"/>
    <w:rsid w:val="005D642C"/>
    <w:rsid w:val="005D64A5"/>
    <w:rsid w:val="005D6929"/>
    <w:rsid w:val="005D6B30"/>
    <w:rsid w:val="005D6C06"/>
    <w:rsid w:val="005D6E1C"/>
    <w:rsid w:val="005D6F81"/>
    <w:rsid w:val="005D7110"/>
    <w:rsid w:val="005D754F"/>
    <w:rsid w:val="005D76AC"/>
    <w:rsid w:val="005D7741"/>
    <w:rsid w:val="005D780D"/>
    <w:rsid w:val="005D7C8C"/>
    <w:rsid w:val="005D7E04"/>
    <w:rsid w:val="005E0052"/>
    <w:rsid w:val="005E0079"/>
    <w:rsid w:val="005E007F"/>
    <w:rsid w:val="005E0082"/>
    <w:rsid w:val="005E0D79"/>
    <w:rsid w:val="005E0DB8"/>
    <w:rsid w:val="005E0E13"/>
    <w:rsid w:val="005E0F0D"/>
    <w:rsid w:val="005E1173"/>
    <w:rsid w:val="005E12A8"/>
    <w:rsid w:val="005E1385"/>
    <w:rsid w:val="005E1393"/>
    <w:rsid w:val="005E16CC"/>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A34"/>
    <w:rsid w:val="005E3B3E"/>
    <w:rsid w:val="005E3BA0"/>
    <w:rsid w:val="005E407D"/>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60B6"/>
    <w:rsid w:val="005E640B"/>
    <w:rsid w:val="005E66AD"/>
    <w:rsid w:val="005E66F1"/>
    <w:rsid w:val="005E6741"/>
    <w:rsid w:val="005E6888"/>
    <w:rsid w:val="005E69A5"/>
    <w:rsid w:val="005E6AFB"/>
    <w:rsid w:val="005E6D68"/>
    <w:rsid w:val="005E6E12"/>
    <w:rsid w:val="005E6E6E"/>
    <w:rsid w:val="005E6EDE"/>
    <w:rsid w:val="005E6FDD"/>
    <w:rsid w:val="005E7698"/>
    <w:rsid w:val="005E794F"/>
    <w:rsid w:val="005E79EC"/>
    <w:rsid w:val="005E7B77"/>
    <w:rsid w:val="005E7D02"/>
    <w:rsid w:val="005E7F99"/>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527"/>
    <w:rsid w:val="005F2623"/>
    <w:rsid w:val="005F262A"/>
    <w:rsid w:val="005F26E5"/>
    <w:rsid w:val="005F28DA"/>
    <w:rsid w:val="005F2D05"/>
    <w:rsid w:val="005F2E3C"/>
    <w:rsid w:val="005F327D"/>
    <w:rsid w:val="005F369B"/>
    <w:rsid w:val="005F37B4"/>
    <w:rsid w:val="005F3860"/>
    <w:rsid w:val="005F39CE"/>
    <w:rsid w:val="005F3D60"/>
    <w:rsid w:val="005F3F7F"/>
    <w:rsid w:val="005F40E5"/>
    <w:rsid w:val="005F438B"/>
    <w:rsid w:val="005F43D6"/>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C7"/>
    <w:rsid w:val="005F68D0"/>
    <w:rsid w:val="005F6BA6"/>
    <w:rsid w:val="005F6F9C"/>
    <w:rsid w:val="005F6FFC"/>
    <w:rsid w:val="005F70B3"/>
    <w:rsid w:val="005F7133"/>
    <w:rsid w:val="005F7759"/>
    <w:rsid w:val="005F7AE3"/>
    <w:rsid w:val="005F7EAC"/>
    <w:rsid w:val="005F7F11"/>
    <w:rsid w:val="00600119"/>
    <w:rsid w:val="00600127"/>
    <w:rsid w:val="006001F8"/>
    <w:rsid w:val="00600292"/>
    <w:rsid w:val="006004D6"/>
    <w:rsid w:val="006004DE"/>
    <w:rsid w:val="0060091F"/>
    <w:rsid w:val="00600B14"/>
    <w:rsid w:val="00600BCA"/>
    <w:rsid w:val="00601072"/>
    <w:rsid w:val="0060144E"/>
    <w:rsid w:val="00601564"/>
    <w:rsid w:val="00601579"/>
    <w:rsid w:val="006015A2"/>
    <w:rsid w:val="006015C5"/>
    <w:rsid w:val="00601754"/>
    <w:rsid w:val="00601D4D"/>
    <w:rsid w:val="00601FCD"/>
    <w:rsid w:val="00602354"/>
    <w:rsid w:val="0060254B"/>
    <w:rsid w:val="0060268D"/>
    <w:rsid w:val="006026DC"/>
    <w:rsid w:val="006026FE"/>
    <w:rsid w:val="00603061"/>
    <w:rsid w:val="006030DB"/>
    <w:rsid w:val="00603331"/>
    <w:rsid w:val="006039C5"/>
    <w:rsid w:val="00603B1B"/>
    <w:rsid w:val="00603B63"/>
    <w:rsid w:val="00603FF7"/>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B17"/>
    <w:rsid w:val="00607C08"/>
    <w:rsid w:val="00607CC8"/>
    <w:rsid w:val="00607E68"/>
    <w:rsid w:val="00607F59"/>
    <w:rsid w:val="006101A4"/>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64"/>
    <w:rsid w:val="006141D6"/>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7AB"/>
    <w:rsid w:val="00617C1F"/>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694"/>
    <w:rsid w:val="0062286B"/>
    <w:rsid w:val="00622BCA"/>
    <w:rsid w:val="00622C2B"/>
    <w:rsid w:val="00623084"/>
    <w:rsid w:val="00623166"/>
    <w:rsid w:val="00623338"/>
    <w:rsid w:val="00623427"/>
    <w:rsid w:val="00623565"/>
    <w:rsid w:val="006239A1"/>
    <w:rsid w:val="006239D5"/>
    <w:rsid w:val="00623E57"/>
    <w:rsid w:val="00623E8D"/>
    <w:rsid w:val="00623EF3"/>
    <w:rsid w:val="0062437B"/>
    <w:rsid w:val="00624453"/>
    <w:rsid w:val="006245F2"/>
    <w:rsid w:val="00624791"/>
    <w:rsid w:val="0062482C"/>
    <w:rsid w:val="00624AFA"/>
    <w:rsid w:val="00624C6E"/>
    <w:rsid w:val="00624FB3"/>
    <w:rsid w:val="006254FC"/>
    <w:rsid w:val="006259DB"/>
    <w:rsid w:val="00625B24"/>
    <w:rsid w:val="006261AE"/>
    <w:rsid w:val="00626216"/>
    <w:rsid w:val="00626416"/>
    <w:rsid w:val="0062657C"/>
    <w:rsid w:val="006268F0"/>
    <w:rsid w:val="00626C25"/>
    <w:rsid w:val="00626E3B"/>
    <w:rsid w:val="00626E64"/>
    <w:rsid w:val="00626ED0"/>
    <w:rsid w:val="00627432"/>
    <w:rsid w:val="0062761E"/>
    <w:rsid w:val="0062762D"/>
    <w:rsid w:val="00627BA3"/>
    <w:rsid w:val="00627C39"/>
    <w:rsid w:val="00627E2A"/>
    <w:rsid w:val="00627E44"/>
    <w:rsid w:val="006300D7"/>
    <w:rsid w:val="00630190"/>
    <w:rsid w:val="006306E2"/>
    <w:rsid w:val="00630961"/>
    <w:rsid w:val="00630D35"/>
    <w:rsid w:val="00631007"/>
    <w:rsid w:val="006310A7"/>
    <w:rsid w:val="00631157"/>
    <w:rsid w:val="00631826"/>
    <w:rsid w:val="00631C26"/>
    <w:rsid w:val="00631C87"/>
    <w:rsid w:val="00631C9F"/>
    <w:rsid w:val="00631D63"/>
    <w:rsid w:val="00632029"/>
    <w:rsid w:val="00632507"/>
    <w:rsid w:val="00632550"/>
    <w:rsid w:val="006326BC"/>
    <w:rsid w:val="006327E5"/>
    <w:rsid w:val="00632817"/>
    <w:rsid w:val="0063290E"/>
    <w:rsid w:val="00632927"/>
    <w:rsid w:val="00632A0E"/>
    <w:rsid w:val="00632A4C"/>
    <w:rsid w:val="00632BE7"/>
    <w:rsid w:val="00633611"/>
    <w:rsid w:val="00633951"/>
    <w:rsid w:val="0063395F"/>
    <w:rsid w:val="00633965"/>
    <w:rsid w:val="00633972"/>
    <w:rsid w:val="00633A5C"/>
    <w:rsid w:val="00633B5E"/>
    <w:rsid w:val="00633C0A"/>
    <w:rsid w:val="00633D62"/>
    <w:rsid w:val="00633EA3"/>
    <w:rsid w:val="0063405E"/>
    <w:rsid w:val="006341AD"/>
    <w:rsid w:val="00634480"/>
    <w:rsid w:val="00634577"/>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3A"/>
    <w:rsid w:val="006366EE"/>
    <w:rsid w:val="0063681F"/>
    <w:rsid w:val="0063698A"/>
    <w:rsid w:val="00636A48"/>
    <w:rsid w:val="00636A76"/>
    <w:rsid w:val="00636A85"/>
    <w:rsid w:val="00636CF0"/>
    <w:rsid w:val="00636E1A"/>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C5"/>
    <w:rsid w:val="006419ED"/>
    <w:rsid w:val="00641B76"/>
    <w:rsid w:val="00642631"/>
    <w:rsid w:val="00642788"/>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B7"/>
    <w:rsid w:val="00645F5E"/>
    <w:rsid w:val="00646037"/>
    <w:rsid w:val="00646275"/>
    <w:rsid w:val="006464DB"/>
    <w:rsid w:val="0064673A"/>
    <w:rsid w:val="00646A90"/>
    <w:rsid w:val="00646CE0"/>
    <w:rsid w:val="00646CF2"/>
    <w:rsid w:val="00646DE2"/>
    <w:rsid w:val="00647458"/>
    <w:rsid w:val="006475DA"/>
    <w:rsid w:val="006476EE"/>
    <w:rsid w:val="006476EF"/>
    <w:rsid w:val="00647948"/>
    <w:rsid w:val="00647CB3"/>
    <w:rsid w:val="00647D60"/>
    <w:rsid w:val="006500EA"/>
    <w:rsid w:val="00650150"/>
    <w:rsid w:val="006502FD"/>
    <w:rsid w:val="00650854"/>
    <w:rsid w:val="00650A0F"/>
    <w:rsid w:val="00650A60"/>
    <w:rsid w:val="00650B2C"/>
    <w:rsid w:val="00650CF1"/>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0D"/>
    <w:rsid w:val="0065694E"/>
    <w:rsid w:val="00656B14"/>
    <w:rsid w:val="00656BBB"/>
    <w:rsid w:val="00656C59"/>
    <w:rsid w:val="00656D6F"/>
    <w:rsid w:val="00656DCF"/>
    <w:rsid w:val="00657005"/>
    <w:rsid w:val="006572AD"/>
    <w:rsid w:val="006573DF"/>
    <w:rsid w:val="006576C4"/>
    <w:rsid w:val="006578D9"/>
    <w:rsid w:val="00657A29"/>
    <w:rsid w:val="00657A5B"/>
    <w:rsid w:val="00657F67"/>
    <w:rsid w:val="006601F9"/>
    <w:rsid w:val="00660297"/>
    <w:rsid w:val="006602D1"/>
    <w:rsid w:val="00660396"/>
    <w:rsid w:val="006605DC"/>
    <w:rsid w:val="006606DE"/>
    <w:rsid w:val="006609E6"/>
    <w:rsid w:val="00660A26"/>
    <w:rsid w:val="00660C40"/>
    <w:rsid w:val="00660DAD"/>
    <w:rsid w:val="00660EDA"/>
    <w:rsid w:val="00661636"/>
    <w:rsid w:val="006616A4"/>
    <w:rsid w:val="00661996"/>
    <w:rsid w:val="00661C4E"/>
    <w:rsid w:val="00661CC2"/>
    <w:rsid w:val="00661CCC"/>
    <w:rsid w:val="006620B2"/>
    <w:rsid w:val="00662166"/>
    <w:rsid w:val="006621F4"/>
    <w:rsid w:val="006622F0"/>
    <w:rsid w:val="0066242C"/>
    <w:rsid w:val="0066249D"/>
    <w:rsid w:val="0066279C"/>
    <w:rsid w:val="00662800"/>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960"/>
    <w:rsid w:val="00666DA7"/>
    <w:rsid w:val="00666F36"/>
    <w:rsid w:val="0066712D"/>
    <w:rsid w:val="006672FC"/>
    <w:rsid w:val="00667330"/>
    <w:rsid w:val="006674DD"/>
    <w:rsid w:val="00667525"/>
    <w:rsid w:val="00667961"/>
    <w:rsid w:val="00667A27"/>
    <w:rsid w:val="00667B41"/>
    <w:rsid w:val="00667C07"/>
    <w:rsid w:val="00667E8E"/>
    <w:rsid w:val="00667F2A"/>
    <w:rsid w:val="0067027D"/>
    <w:rsid w:val="006704BF"/>
    <w:rsid w:val="00670A3A"/>
    <w:rsid w:val="00670AD6"/>
    <w:rsid w:val="00670E68"/>
    <w:rsid w:val="00670ECD"/>
    <w:rsid w:val="0067100B"/>
    <w:rsid w:val="00671122"/>
    <w:rsid w:val="00671123"/>
    <w:rsid w:val="006717E0"/>
    <w:rsid w:val="00671897"/>
    <w:rsid w:val="00671ACA"/>
    <w:rsid w:val="00671C8F"/>
    <w:rsid w:val="00672359"/>
    <w:rsid w:val="00672864"/>
    <w:rsid w:val="00672966"/>
    <w:rsid w:val="006729A2"/>
    <w:rsid w:val="00672A26"/>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4A8E"/>
    <w:rsid w:val="00674FDC"/>
    <w:rsid w:val="0067517B"/>
    <w:rsid w:val="006751A1"/>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BA3"/>
    <w:rsid w:val="00680BCE"/>
    <w:rsid w:val="00680C16"/>
    <w:rsid w:val="00680D7E"/>
    <w:rsid w:val="00680D8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5"/>
    <w:rsid w:val="0068431E"/>
    <w:rsid w:val="006845D7"/>
    <w:rsid w:val="006848BB"/>
    <w:rsid w:val="00684913"/>
    <w:rsid w:val="006849D0"/>
    <w:rsid w:val="00684ABA"/>
    <w:rsid w:val="00684BE3"/>
    <w:rsid w:val="00684C29"/>
    <w:rsid w:val="00684E2E"/>
    <w:rsid w:val="00685725"/>
    <w:rsid w:val="006859BF"/>
    <w:rsid w:val="006859EE"/>
    <w:rsid w:val="00685D3B"/>
    <w:rsid w:val="00686055"/>
    <w:rsid w:val="00686151"/>
    <w:rsid w:val="0068623E"/>
    <w:rsid w:val="00686310"/>
    <w:rsid w:val="00686366"/>
    <w:rsid w:val="006864F7"/>
    <w:rsid w:val="00686533"/>
    <w:rsid w:val="0068653A"/>
    <w:rsid w:val="0068673B"/>
    <w:rsid w:val="00687141"/>
    <w:rsid w:val="0068721F"/>
    <w:rsid w:val="00687408"/>
    <w:rsid w:val="0068758C"/>
    <w:rsid w:val="00687A48"/>
    <w:rsid w:val="00687B65"/>
    <w:rsid w:val="00687E09"/>
    <w:rsid w:val="00687EB6"/>
    <w:rsid w:val="006901CD"/>
    <w:rsid w:val="0069047B"/>
    <w:rsid w:val="00690571"/>
    <w:rsid w:val="006905B3"/>
    <w:rsid w:val="00690C65"/>
    <w:rsid w:val="00690D12"/>
    <w:rsid w:val="00690F0E"/>
    <w:rsid w:val="006911AA"/>
    <w:rsid w:val="006916B3"/>
    <w:rsid w:val="00691885"/>
    <w:rsid w:val="006919C5"/>
    <w:rsid w:val="00691AC1"/>
    <w:rsid w:val="00691B9B"/>
    <w:rsid w:val="00691D43"/>
    <w:rsid w:val="00692597"/>
    <w:rsid w:val="006925FF"/>
    <w:rsid w:val="00692602"/>
    <w:rsid w:val="0069260C"/>
    <w:rsid w:val="0069263B"/>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55C"/>
    <w:rsid w:val="006978DA"/>
    <w:rsid w:val="006979B9"/>
    <w:rsid w:val="006979DC"/>
    <w:rsid w:val="00697C2C"/>
    <w:rsid w:val="00697D5B"/>
    <w:rsid w:val="00697E3A"/>
    <w:rsid w:val="006A00D4"/>
    <w:rsid w:val="006A0110"/>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775"/>
    <w:rsid w:val="006A28BC"/>
    <w:rsid w:val="006A2BED"/>
    <w:rsid w:val="006A2D0E"/>
    <w:rsid w:val="006A2E49"/>
    <w:rsid w:val="006A2E66"/>
    <w:rsid w:val="006A3227"/>
    <w:rsid w:val="006A3345"/>
    <w:rsid w:val="006A3356"/>
    <w:rsid w:val="006A3393"/>
    <w:rsid w:val="006A3396"/>
    <w:rsid w:val="006A3574"/>
    <w:rsid w:val="006A35AF"/>
    <w:rsid w:val="006A365F"/>
    <w:rsid w:val="006A3728"/>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74"/>
    <w:rsid w:val="006A7BF2"/>
    <w:rsid w:val="006A7C40"/>
    <w:rsid w:val="006A7D8B"/>
    <w:rsid w:val="006A7E81"/>
    <w:rsid w:val="006A7F27"/>
    <w:rsid w:val="006A7FDD"/>
    <w:rsid w:val="006B03C2"/>
    <w:rsid w:val="006B0489"/>
    <w:rsid w:val="006B04DA"/>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15A"/>
    <w:rsid w:val="006B42B1"/>
    <w:rsid w:val="006B43A2"/>
    <w:rsid w:val="006B474D"/>
    <w:rsid w:val="006B49F6"/>
    <w:rsid w:val="006B4D4E"/>
    <w:rsid w:val="006B4F44"/>
    <w:rsid w:val="006B5A1B"/>
    <w:rsid w:val="006B5A74"/>
    <w:rsid w:val="006B5D51"/>
    <w:rsid w:val="006B646E"/>
    <w:rsid w:val="006B66EC"/>
    <w:rsid w:val="006B672C"/>
    <w:rsid w:val="006B6A16"/>
    <w:rsid w:val="006B6AB9"/>
    <w:rsid w:val="006B6AD0"/>
    <w:rsid w:val="006B6B9C"/>
    <w:rsid w:val="006B6BA3"/>
    <w:rsid w:val="006B6C0E"/>
    <w:rsid w:val="006B6C95"/>
    <w:rsid w:val="006B725C"/>
    <w:rsid w:val="006B7864"/>
    <w:rsid w:val="006B789D"/>
    <w:rsid w:val="006B7AE4"/>
    <w:rsid w:val="006B7F6B"/>
    <w:rsid w:val="006C0259"/>
    <w:rsid w:val="006C03B2"/>
    <w:rsid w:val="006C0550"/>
    <w:rsid w:val="006C0972"/>
    <w:rsid w:val="006C0985"/>
    <w:rsid w:val="006C09DD"/>
    <w:rsid w:val="006C0A1A"/>
    <w:rsid w:val="006C0B3F"/>
    <w:rsid w:val="006C0E81"/>
    <w:rsid w:val="006C1394"/>
    <w:rsid w:val="006C13AD"/>
    <w:rsid w:val="006C146B"/>
    <w:rsid w:val="006C187D"/>
    <w:rsid w:val="006C1A09"/>
    <w:rsid w:val="006C1B3F"/>
    <w:rsid w:val="006C1E57"/>
    <w:rsid w:val="006C1F66"/>
    <w:rsid w:val="006C2249"/>
    <w:rsid w:val="006C2AC3"/>
    <w:rsid w:val="006C2B7D"/>
    <w:rsid w:val="006C350F"/>
    <w:rsid w:val="006C375B"/>
    <w:rsid w:val="006C377A"/>
    <w:rsid w:val="006C3818"/>
    <w:rsid w:val="006C38A8"/>
    <w:rsid w:val="006C3BEF"/>
    <w:rsid w:val="006C3E54"/>
    <w:rsid w:val="006C3F40"/>
    <w:rsid w:val="006C3FF6"/>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507"/>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9ED"/>
    <w:rsid w:val="006D1A23"/>
    <w:rsid w:val="006D1AF1"/>
    <w:rsid w:val="006D1F1A"/>
    <w:rsid w:val="006D20C8"/>
    <w:rsid w:val="006D21FF"/>
    <w:rsid w:val="006D2386"/>
    <w:rsid w:val="006D24E6"/>
    <w:rsid w:val="006D2534"/>
    <w:rsid w:val="006D259D"/>
    <w:rsid w:val="006D2627"/>
    <w:rsid w:val="006D26F5"/>
    <w:rsid w:val="006D28ED"/>
    <w:rsid w:val="006D2B5D"/>
    <w:rsid w:val="006D2F01"/>
    <w:rsid w:val="006D31AF"/>
    <w:rsid w:val="006D31DD"/>
    <w:rsid w:val="006D3836"/>
    <w:rsid w:val="006D3D72"/>
    <w:rsid w:val="006D3FDC"/>
    <w:rsid w:val="006D427C"/>
    <w:rsid w:val="006D431E"/>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17"/>
    <w:rsid w:val="006D72A1"/>
    <w:rsid w:val="006D7436"/>
    <w:rsid w:val="006D7598"/>
    <w:rsid w:val="006D761E"/>
    <w:rsid w:val="006D7B3C"/>
    <w:rsid w:val="006D7B93"/>
    <w:rsid w:val="006D7D3F"/>
    <w:rsid w:val="006D7DAD"/>
    <w:rsid w:val="006E00B2"/>
    <w:rsid w:val="006E02ED"/>
    <w:rsid w:val="006E04E7"/>
    <w:rsid w:val="006E05E0"/>
    <w:rsid w:val="006E088D"/>
    <w:rsid w:val="006E094B"/>
    <w:rsid w:val="006E09BF"/>
    <w:rsid w:val="006E0B16"/>
    <w:rsid w:val="006E0E60"/>
    <w:rsid w:val="006E0ED0"/>
    <w:rsid w:val="006E0F50"/>
    <w:rsid w:val="006E1116"/>
    <w:rsid w:val="006E11D4"/>
    <w:rsid w:val="006E13B5"/>
    <w:rsid w:val="006E176F"/>
    <w:rsid w:val="006E1EC0"/>
    <w:rsid w:val="006E1FA6"/>
    <w:rsid w:val="006E212F"/>
    <w:rsid w:val="006E2190"/>
    <w:rsid w:val="006E2224"/>
    <w:rsid w:val="006E2246"/>
    <w:rsid w:val="006E2269"/>
    <w:rsid w:val="006E22CC"/>
    <w:rsid w:val="006E2816"/>
    <w:rsid w:val="006E2AA6"/>
    <w:rsid w:val="006E2EB0"/>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84"/>
    <w:rsid w:val="006E67E2"/>
    <w:rsid w:val="006E6A05"/>
    <w:rsid w:val="006E6AA4"/>
    <w:rsid w:val="006E6DA9"/>
    <w:rsid w:val="006E6F03"/>
    <w:rsid w:val="006E7012"/>
    <w:rsid w:val="006E718E"/>
    <w:rsid w:val="006E71A8"/>
    <w:rsid w:val="006E7320"/>
    <w:rsid w:val="006E73B1"/>
    <w:rsid w:val="006E73CC"/>
    <w:rsid w:val="006E7496"/>
    <w:rsid w:val="006E788A"/>
    <w:rsid w:val="006E792F"/>
    <w:rsid w:val="006E7969"/>
    <w:rsid w:val="006E7E49"/>
    <w:rsid w:val="006E7E6B"/>
    <w:rsid w:val="006E7F71"/>
    <w:rsid w:val="006F020F"/>
    <w:rsid w:val="006F02B0"/>
    <w:rsid w:val="006F0386"/>
    <w:rsid w:val="006F057D"/>
    <w:rsid w:val="006F05C2"/>
    <w:rsid w:val="006F08A6"/>
    <w:rsid w:val="006F090B"/>
    <w:rsid w:val="006F0C12"/>
    <w:rsid w:val="006F0EB1"/>
    <w:rsid w:val="006F1008"/>
    <w:rsid w:val="006F1354"/>
    <w:rsid w:val="006F1629"/>
    <w:rsid w:val="006F1897"/>
    <w:rsid w:val="006F193F"/>
    <w:rsid w:val="006F1C02"/>
    <w:rsid w:val="006F1C96"/>
    <w:rsid w:val="006F1CBD"/>
    <w:rsid w:val="006F1D86"/>
    <w:rsid w:val="006F22CB"/>
    <w:rsid w:val="006F291E"/>
    <w:rsid w:val="006F2B10"/>
    <w:rsid w:val="006F2C32"/>
    <w:rsid w:val="006F2E21"/>
    <w:rsid w:val="006F3052"/>
    <w:rsid w:val="006F314D"/>
    <w:rsid w:val="006F3738"/>
    <w:rsid w:val="006F3B01"/>
    <w:rsid w:val="006F3BDF"/>
    <w:rsid w:val="006F3D0B"/>
    <w:rsid w:val="006F3DB6"/>
    <w:rsid w:val="006F4070"/>
    <w:rsid w:val="006F4072"/>
    <w:rsid w:val="006F4189"/>
    <w:rsid w:val="006F435C"/>
    <w:rsid w:val="006F4A19"/>
    <w:rsid w:val="006F4B36"/>
    <w:rsid w:val="006F5201"/>
    <w:rsid w:val="006F557B"/>
    <w:rsid w:val="006F5927"/>
    <w:rsid w:val="006F598B"/>
    <w:rsid w:val="006F5B41"/>
    <w:rsid w:val="006F5CE0"/>
    <w:rsid w:val="006F5F8C"/>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DA9"/>
    <w:rsid w:val="006F7E42"/>
    <w:rsid w:val="006F7FEF"/>
    <w:rsid w:val="0070001A"/>
    <w:rsid w:val="00700042"/>
    <w:rsid w:val="0070023A"/>
    <w:rsid w:val="00700795"/>
    <w:rsid w:val="00700819"/>
    <w:rsid w:val="00700A04"/>
    <w:rsid w:val="00700C01"/>
    <w:rsid w:val="00700CE1"/>
    <w:rsid w:val="00700DA1"/>
    <w:rsid w:val="00700FA7"/>
    <w:rsid w:val="00701225"/>
    <w:rsid w:val="007013FB"/>
    <w:rsid w:val="00701584"/>
    <w:rsid w:val="00701662"/>
    <w:rsid w:val="00701789"/>
    <w:rsid w:val="007017EA"/>
    <w:rsid w:val="0070181F"/>
    <w:rsid w:val="0070193E"/>
    <w:rsid w:val="00701ADC"/>
    <w:rsid w:val="00701B27"/>
    <w:rsid w:val="00701F66"/>
    <w:rsid w:val="00701FCB"/>
    <w:rsid w:val="00701FEC"/>
    <w:rsid w:val="00702876"/>
    <w:rsid w:val="007028E8"/>
    <w:rsid w:val="00702BFC"/>
    <w:rsid w:val="007034BC"/>
    <w:rsid w:val="007035B8"/>
    <w:rsid w:val="007035F6"/>
    <w:rsid w:val="007036BF"/>
    <w:rsid w:val="007036E5"/>
    <w:rsid w:val="00703936"/>
    <w:rsid w:val="007043EE"/>
    <w:rsid w:val="007046E3"/>
    <w:rsid w:val="007047A7"/>
    <w:rsid w:val="0070493E"/>
    <w:rsid w:val="00704A33"/>
    <w:rsid w:val="00704DEB"/>
    <w:rsid w:val="00704F36"/>
    <w:rsid w:val="007050C4"/>
    <w:rsid w:val="00705292"/>
    <w:rsid w:val="007052C6"/>
    <w:rsid w:val="0070540B"/>
    <w:rsid w:val="00705503"/>
    <w:rsid w:val="00705584"/>
    <w:rsid w:val="007057E4"/>
    <w:rsid w:val="00705A7C"/>
    <w:rsid w:val="00705BD7"/>
    <w:rsid w:val="00705E96"/>
    <w:rsid w:val="00706127"/>
    <w:rsid w:val="007062E8"/>
    <w:rsid w:val="0070652C"/>
    <w:rsid w:val="007066F1"/>
    <w:rsid w:val="00706C3D"/>
    <w:rsid w:val="00706E08"/>
    <w:rsid w:val="00706FE1"/>
    <w:rsid w:val="007070E2"/>
    <w:rsid w:val="0070711F"/>
    <w:rsid w:val="0070719C"/>
    <w:rsid w:val="00707352"/>
    <w:rsid w:val="0070743B"/>
    <w:rsid w:val="0070779B"/>
    <w:rsid w:val="007078D0"/>
    <w:rsid w:val="00707C62"/>
    <w:rsid w:val="00707D11"/>
    <w:rsid w:val="007101EE"/>
    <w:rsid w:val="00710704"/>
    <w:rsid w:val="00710784"/>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965"/>
    <w:rsid w:val="00712A0F"/>
    <w:rsid w:val="00712E6E"/>
    <w:rsid w:val="00712EA0"/>
    <w:rsid w:val="00712FDB"/>
    <w:rsid w:val="0071360C"/>
    <w:rsid w:val="0071374D"/>
    <w:rsid w:val="00713B8D"/>
    <w:rsid w:val="00713BA8"/>
    <w:rsid w:val="00713C17"/>
    <w:rsid w:val="00714312"/>
    <w:rsid w:val="0071463B"/>
    <w:rsid w:val="007146E8"/>
    <w:rsid w:val="0071470E"/>
    <w:rsid w:val="00714722"/>
    <w:rsid w:val="0071475C"/>
    <w:rsid w:val="0071494F"/>
    <w:rsid w:val="00714A03"/>
    <w:rsid w:val="00714D6A"/>
    <w:rsid w:val="0071594B"/>
    <w:rsid w:val="00715B9B"/>
    <w:rsid w:val="00715DFE"/>
    <w:rsid w:val="00715F49"/>
    <w:rsid w:val="007161BC"/>
    <w:rsid w:val="007162F2"/>
    <w:rsid w:val="007163BF"/>
    <w:rsid w:val="0071649C"/>
    <w:rsid w:val="00716AEF"/>
    <w:rsid w:val="00716FC0"/>
    <w:rsid w:val="00717267"/>
    <w:rsid w:val="0071743C"/>
    <w:rsid w:val="007175BB"/>
    <w:rsid w:val="007178EE"/>
    <w:rsid w:val="00717A1B"/>
    <w:rsid w:val="00717B0A"/>
    <w:rsid w:val="00717DBB"/>
    <w:rsid w:val="00720759"/>
    <w:rsid w:val="007207F2"/>
    <w:rsid w:val="007208F9"/>
    <w:rsid w:val="00720990"/>
    <w:rsid w:val="00720BD4"/>
    <w:rsid w:val="00720F26"/>
    <w:rsid w:val="00720F97"/>
    <w:rsid w:val="007215A9"/>
    <w:rsid w:val="007218A9"/>
    <w:rsid w:val="0072190B"/>
    <w:rsid w:val="00721A30"/>
    <w:rsid w:val="00721AC9"/>
    <w:rsid w:val="00721B23"/>
    <w:rsid w:val="00721E1D"/>
    <w:rsid w:val="0072228B"/>
    <w:rsid w:val="00722B72"/>
    <w:rsid w:val="00722CA1"/>
    <w:rsid w:val="00722EE9"/>
    <w:rsid w:val="0072326D"/>
    <w:rsid w:val="00723701"/>
    <w:rsid w:val="00723C3B"/>
    <w:rsid w:val="00723CE3"/>
    <w:rsid w:val="00723EC3"/>
    <w:rsid w:val="00723F42"/>
    <w:rsid w:val="0072403B"/>
    <w:rsid w:val="00724426"/>
    <w:rsid w:val="0072482B"/>
    <w:rsid w:val="007248F0"/>
    <w:rsid w:val="00724D5D"/>
    <w:rsid w:val="00725068"/>
    <w:rsid w:val="007254B1"/>
    <w:rsid w:val="00725524"/>
    <w:rsid w:val="007255D8"/>
    <w:rsid w:val="0072560E"/>
    <w:rsid w:val="0072566D"/>
    <w:rsid w:val="007256B9"/>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222"/>
    <w:rsid w:val="0072737C"/>
    <w:rsid w:val="007273A3"/>
    <w:rsid w:val="007273A7"/>
    <w:rsid w:val="00727893"/>
    <w:rsid w:val="00727B83"/>
    <w:rsid w:val="00727BB5"/>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9A"/>
    <w:rsid w:val="00731AB3"/>
    <w:rsid w:val="00731B2A"/>
    <w:rsid w:val="00731B5B"/>
    <w:rsid w:val="00731CD1"/>
    <w:rsid w:val="00731D37"/>
    <w:rsid w:val="00731E4B"/>
    <w:rsid w:val="00731F74"/>
    <w:rsid w:val="00732035"/>
    <w:rsid w:val="00732321"/>
    <w:rsid w:val="0073245D"/>
    <w:rsid w:val="00732784"/>
    <w:rsid w:val="007327CE"/>
    <w:rsid w:val="00732A8C"/>
    <w:rsid w:val="00732E3A"/>
    <w:rsid w:val="00733315"/>
    <w:rsid w:val="007337CF"/>
    <w:rsid w:val="00733858"/>
    <w:rsid w:val="0073391C"/>
    <w:rsid w:val="00733A74"/>
    <w:rsid w:val="00733A80"/>
    <w:rsid w:val="00733AA9"/>
    <w:rsid w:val="00733B3C"/>
    <w:rsid w:val="00733D4A"/>
    <w:rsid w:val="00733F4E"/>
    <w:rsid w:val="007340F0"/>
    <w:rsid w:val="007341A6"/>
    <w:rsid w:val="007341B9"/>
    <w:rsid w:val="00734391"/>
    <w:rsid w:val="0073497A"/>
    <w:rsid w:val="00734E93"/>
    <w:rsid w:val="007356D0"/>
    <w:rsid w:val="007361C3"/>
    <w:rsid w:val="00736204"/>
    <w:rsid w:val="007362D2"/>
    <w:rsid w:val="0073637C"/>
    <w:rsid w:val="007368ED"/>
    <w:rsid w:val="00736D7B"/>
    <w:rsid w:val="00737093"/>
    <w:rsid w:val="0073759D"/>
    <w:rsid w:val="007377ED"/>
    <w:rsid w:val="00737834"/>
    <w:rsid w:val="007379C8"/>
    <w:rsid w:val="00737BBB"/>
    <w:rsid w:val="00737C8E"/>
    <w:rsid w:val="00737F20"/>
    <w:rsid w:val="007400A7"/>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A51"/>
    <w:rsid w:val="00742BFB"/>
    <w:rsid w:val="00742C0A"/>
    <w:rsid w:val="00742CC3"/>
    <w:rsid w:val="00742EC0"/>
    <w:rsid w:val="007432C7"/>
    <w:rsid w:val="00743563"/>
    <w:rsid w:val="00743757"/>
    <w:rsid w:val="00743867"/>
    <w:rsid w:val="007439CE"/>
    <w:rsid w:val="00744055"/>
    <w:rsid w:val="007440E5"/>
    <w:rsid w:val="007441B0"/>
    <w:rsid w:val="00744265"/>
    <w:rsid w:val="0074431A"/>
    <w:rsid w:val="00744563"/>
    <w:rsid w:val="007446AF"/>
    <w:rsid w:val="0074478E"/>
    <w:rsid w:val="00744B79"/>
    <w:rsid w:val="00744E0A"/>
    <w:rsid w:val="00744FB1"/>
    <w:rsid w:val="0074516B"/>
    <w:rsid w:val="00745543"/>
    <w:rsid w:val="0074576E"/>
    <w:rsid w:val="00745861"/>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80D"/>
    <w:rsid w:val="007509F9"/>
    <w:rsid w:val="00750C99"/>
    <w:rsid w:val="00750E43"/>
    <w:rsid w:val="00750E4B"/>
    <w:rsid w:val="007515C8"/>
    <w:rsid w:val="007517D1"/>
    <w:rsid w:val="00751991"/>
    <w:rsid w:val="00751C69"/>
    <w:rsid w:val="00751CF8"/>
    <w:rsid w:val="00751F76"/>
    <w:rsid w:val="00752497"/>
    <w:rsid w:val="007525D9"/>
    <w:rsid w:val="007526F7"/>
    <w:rsid w:val="0075288B"/>
    <w:rsid w:val="0075290E"/>
    <w:rsid w:val="00752C7F"/>
    <w:rsid w:val="00752C8B"/>
    <w:rsid w:val="00752D34"/>
    <w:rsid w:val="00752FE7"/>
    <w:rsid w:val="007533B6"/>
    <w:rsid w:val="007535B9"/>
    <w:rsid w:val="007536BB"/>
    <w:rsid w:val="00753766"/>
    <w:rsid w:val="00753B9D"/>
    <w:rsid w:val="00753D6B"/>
    <w:rsid w:val="00753F01"/>
    <w:rsid w:val="0075412E"/>
    <w:rsid w:val="00754698"/>
    <w:rsid w:val="007547C4"/>
    <w:rsid w:val="007548CD"/>
    <w:rsid w:val="007549BF"/>
    <w:rsid w:val="00754D64"/>
    <w:rsid w:val="00755015"/>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B0"/>
    <w:rsid w:val="00757FE8"/>
    <w:rsid w:val="007600CF"/>
    <w:rsid w:val="00760374"/>
    <w:rsid w:val="007603D7"/>
    <w:rsid w:val="007604E2"/>
    <w:rsid w:val="00760570"/>
    <w:rsid w:val="0076065D"/>
    <w:rsid w:val="00760756"/>
    <w:rsid w:val="00760868"/>
    <w:rsid w:val="00760B32"/>
    <w:rsid w:val="00760CCF"/>
    <w:rsid w:val="00760D11"/>
    <w:rsid w:val="00760D79"/>
    <w:rsid w:val="00760E75"/>
    <w:rsid w:val="00760F08"/>
    <w:rsid w:val="0076116D"/>
    <w:rsid w:val="0076124C"/>
    <w:rsid w:val="007613AF"/>
    <w:rsid w:val="00761725"/>
    <w:rsid w:val="007619FB"/>
    <w:rsid w:val="0076200C"/>
    <w:rsid w:val="0076220F"/>
    <w:rsid w:val="0076223E"/>
    <w:rsid w:val="00762339"/>
    <w:rsid w:val="0076239A"/>
    <w:rsid w:val="007624B9"/>
    <w:rsid w:val="00762924"/>
    <w:rsid w:val="0076295C"/>
    <w:rsid w:val="007629BE"/>
    <w:rsid w:val="00762A0D"/>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21"/>
    <w:rsid w:val="0076747C"/>
    <w:rsid w:val="007678B6"/>
    <w:rsid w:val="00767E9F"/>
    <w:rsid w:val="00770058"/>
    <w:rsid w:val="0077022F"/>
    <w:rsid w:val="00770636"/>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2E1B"/>
    <w:rsid w:val="007733C4"/>
    <w:rsid w:val="007738D2"/>
    <w:rsid w:val="00773F28"/>
    <w:rsid w:val="00774211"/>
    <w:rsid w:val="007743A1"/>
    <w:rsid w:val="00774405"/>
    <w:rsid w:val="007744EF"/>
    <w:rsid w:val="0077481A"/>
    <w:rsid w:val="00774904"/>
    <w:rsid w:val="007750DC"/>
    <w:rsid w:val="00775330"/>
    <w:rsid w:val="007753A5"/>
    <w:rsid w:val="00775BAA"/>
    <w:rsid w:val="00775EFD"/>
    <w:rsid w:val="00775F11"/>
    <w:rsid w:val="00775F22"/>
    <w:rsid w:val="007762CD"/>
    <w:rsid w:val="00776333"/>
    <w:rsid w:val="0077666F"/>
    <w:rsid w:val="00776832"/>
    <w:rsid w:val="007768F2"/>
    <w:rsid w:val="00776903"/>
    <w:rsid w:val="00776B6A"/>
    <w:rsid w:val="00776BA0"/>
    <w:rsid w:val="00776E9E"/>
    <w:rsid w:val="00777053"/>
    <w:rsid w:val="00777112"/>
    <w:rsid w:val="00777540"/>
    <w:rsid w:val="007776DA"/>
    <w:rsid w:val="00777730"/>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C91"/>
    <w:rsid w:val="00781DAD"/>
    <w:rsid w:val="00781FE0"/>
    <w:rsid w:val="007820FB"/>
    <w:rsid w:val="00782266"/>
    <w:rsid w:val="007823DE"/>
    <w:rsid w:val="0078243D"/>
    <w:rsid w:val="007825C7"/>
    <w:rsid w:val="0078282A"/>
    <w:rsid w:val="0078294D"/>
    <w:rsid w:val="00782AC6"/>
    <w:rsid w:val="00782D74"/>
    <w:rsid w:val="00782D8A"/>
    <w:rsid w:val="00782FA8"/>
    <w:rsid w:val="007831EB"/>
    <w:rsid w:val="00783315"/>
    <w:rsid w:val="007833C3"/>
    <w:rsid w:val="00783580"/>
    <w:rsid w:val="00783600"/>
    <w:rsid w:val="007837BE"/>
    <w:rsid w:val="0078380D"/>
    <w:rsid w:val="0078381A"/>
    <w:rsid w:val="00783994"/>
    <w:rsid w:val="007841E2"/>
    <w:rsid w:val="0078428F"/>
    <w:rsid w:val="007842FE"/>
    <w:rsid w:val="00784702"/>
    <w:rsid w:val="0078471E"/>
    <w:rsid w:val="00784C31"/>
    <w:rsid w:val="00784D68"/>
    <w:rsid w:val="00784EA1"/>
    <w:rsid w:val="00784FC7"/>
    <w:rsid w:val="00785156"/>
    <w:rsid w:val="0078573B"/>
    <w:rsid w:val="007857E2"/>
    <w:rsid w:val="007859A3"/>
    <w:rsid w:val="00785A8A"/>
    <w:rsid w:val="00785BC2"/>
    <w:rsid w:val="00785E0F"/>
    <w:rsid w:val="00785EC5"/>
    <w:rsid w:val="007861D1"/>
    <w:rsid w:val="00786272"/>
    <w:rsid w:val="007863CC"/>
    <w:rsid w:val="007864B2"/>
    <w:rsid w:val="00786566"/>
    <w:rsid w:val="00786620"/>
    <w:rsid w:val="00786633"/>
    <w:rsid w:val="00786802"/>
    <w:rsid w:val="0078688F"/>
    <w:rsid w:val="007868B7"/>
    <w:rsid w:val="00786A4B"/>
    <w:rsid w:val="00786BC0"/>
    <w:rsid w:val="00786D1C"/>
    <w:rsid w:val="0078710F"/>
    <w:rsid w:val="00787559"/>
    <w:rsid w:val="0078756D"/>
    <w:rsid w:val="00787736"/>
    <w:rsid w:val="007877EA"/>
    <w:rsid w:val="00787877"/>
    <w:rsid w:val="00787977"/>
    <w:rsid w:val="00787A55"/>
    <w:rsid w:val="00787E1E"/>
    <w:rsid w:val="00787FF1"/>
    <w:rsid w:val="00790057"/>
    <w:rsid w:val="007905F4"/>
    <w:rsid w:val="007906BF"/>
    <w:rsid w:val="00790700"/>
    <w:rsid w:val="00790CCC"/>
    <w:rsid w:val="00790D2F"/>
    <w:rsid w:val="00791548"/>
    <w:rsid w:val="00791555"/>
    <w:rsid w:val="0079164F"/>
    <w:rsid w:val="007916D2"/>
    <w:rsid w:val="007918DC"/>
    <w:rsid w:val="00791ACE"/>
    <w:rsid w:val="00791ADE"/>
    <w:rsid w:val="00791AFB"/>
    <w:rsid w:val="00791BB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6D4"/>
    <w:rsid w:val="007947FB"/>
    <w:rsid w:val="00794980"/>
    <w:rsid w:val="007949DE"/>
    <w:rsid w:val="00795309"/>
    <w:rsid w:val="007954AC"/>
    <w:rsid w:val="007957E2"/>
    <w:rsid w:val="007957F2"/>
    <w:rsid w:val="007957F7"/>
    <w:rsid w:val="0079587A"/>
    <w:rsid w:val="007959B0"/>
    <w:rsid w:val="0079601B"/>
    <w:rsid w:val="00796251"/>
    <w:rsid w:val="007962E1"/>
    <w:rsid w:val="0079663F"/>
    <w:rsid w:val="00796925"/>
    <w:rsid w:val="00796F91"/>
    <w:rsid w:val="007970D2"/>
    <w:rsid w:val="00797241"/>
    <w:rsid w:val="0079727F"/>
    <w:rsid w:val="007975CD"/>
    <w:rsid w:val="00797A02"/>
    <w:rsid w:val="00797AD2"/>
    <w:rsid w:val="00797AE7"/>
    <w:rsid w:val="00797CF8"/>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4179"/>
    <w:rsid w:val="007A4264"/>
    <w:rsid w:val="007A43F5"/>
    <w:rsid w:val="007A47FE"/>
    <w:rsid w:val="007A49C5"/>
    <w:rsid w:val="007A4AF1"/>
    <w:rsid w:val="007A4C4B"/>
    <w:rsid w:val="007A4D94"/>
    <w:rsid w:val="007A5067"/>
    <w:rsid w:val="007A5288"/>
    <w:rsid w:val="007A5395"/>
    <w:rsid w:val="007A5904"/>
    <w:rsid w:val="007A590F"/>
    <w:rsid w:val="007A5CC1"/>
    <w:rsid w:val="007A5DBC"/>
    <w:rsid w:val="007A6070"/>
    <w:rsid w:val="007A609B"/>
    <w:rsid w:val="007A618D"/>
    <w:rsid w:val="007A6333"/>
    <w:rsid w:val="007A634B"/>
    <w:rsid w:val="007A6477"/>
    <w:rsid w:val="007A6660"/>
    <w:rsid w:val="007A6909"/>
    <w:rsid w:val="007A6CB4"/>
    <w:rsid w:val="007A71C6"/>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4C2"/>
    <w:rsid w:val="007B15C5"/>
    <w:rsid w:val="007B1632"/>
    <w:rsid w:val="007B1D7F"/>
    <w:rsid w:val="007B1F34"/>
    <w:rsid w:val="007B1F96"/>
    <w:rsid w:val="007B1F9A"/>
    <w:rsid w:val="007B21A9"/>
    <w:rsid w:val="007B22A0"/>
    <w:rsid w:val="007B248B"/>
    <w:rsid w:val="007B2638"/>
    <w:rsid w:val="007B29BF"/>
    <w:rsid w:val="007B314C"/>
    <w:rsid w:val="007B314D"/>
    <w:rsid w:val="007B322B"/>
    <w:rsid w:val="007B327F"/>
    <w:rsid w:val="007B3476"/>
    <w:rsid w:val="007B36C2"/>
    <w:rsid w:val="007B37BA"/>
    <w:rsid w:val="007B39C7"/>
    <w:rsid w:val="007B3BD9"/>
    <w:rsid w:val="007B3D15"/>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66"/>
    <w:rsid w:val="007B5BC8"/>
    <w:rsid w:val="007B630D"/>
    <w:rsid w:val="007B697F"/>
    <w:rsid w:val="007B69E0"/>
    <w:rsid w:val="007B6ABA"/>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A39"/>
    <w:rsid w:val="007C2AD0"/>
    <w:rsid w:val="007C2B40"/>
    <w:rsid w:val="007C376B"/>
    <w:rsid w:val="007C377D"/>
    <w:rsid w:val="007C38CB"/>
    <w:rsid w:val="007C391D"/>
    <w:rsid w:val="007C3B40"/>
    <w:rsid w:val="007C3C4A"/>
    <w:rsid w:val="007C3CBD"/>
    <w:rsid w:val="007C3D88"/>
    <w:rsid w:val="007C3F14"/>
    <w:rsid w:val="007C3F3E"/>
    <w:rsid w:val="007C3F7F"/>
    <w:rsid w:val="007C42D7"/>
    <w:rsid w:val="007C4408"/>
    <w:rsid w:val="007C4461"/>
    <w:rsid w:val="007C482D"/>
    <w:rsid w:val="007C485B"/>
    <w:rsid w:val="007C49F5"/>
    <w:rsid w:val="007C5031"/>
    <w:rsid w:val="007C508D"/>
    <w:rsid w:val="007C515A"/>
    <w:rsid w:val="007C52A1"/>
    <w:rsid w:val="007C52ED"/>
    <w:rsid w:val="007C5511"/>
    <w:rsid w:val="007C56CE"/>
    <w:rsid w:val="007C571A"/>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A7"/>
    <w:rsid w:val="007C7318"/>
    <w:rsid w:val="007C78A2"/>
    <w:rsid w:val="007C7A48"/>
    <w:rsid w:val="007C7D17"/>
    <w:rsid w:val="007C7D9A"/>
    <w:rsid w:val="007C7EF3"/>
    <w:rsid w:val="007C7F50"/>
    <w:rsid w:val="007D015E"/>
    <w:rsid w:val="007D020B"/>
    <w:rsid w:val="007D035A"/>
    <w:rsid w:val="007D0487"/>
    <w:rsid w:val="007D0620"/>
    <w:rsid w:val="007D0677"/>
    <w:rsid w:val="007D0779"/>
    <w:rsid w:val="007D07B6"/>
    <w:rsid w:val="007D096E"/>
    <w:rsid w:val="007D098C"/>
    <w:rsid w:val="007D11B6"/>
    <w:rsid w:val="007D149C"/>
    <w:rsid w:val="007D1558"/>
    <w:rsid w:val="007D15F5"/>
    <w:rsid w:val="007D16C0"/>
    <w:rsid w:val="007D1836"/>
    <w:rsid w:val="007D188E"/>
    <w:rsid w:val="007D1A4E"/>
    <w:rsid w:val="007D1B7C"/>
    <w:rsid w:val="007D214A"/>
    <w:rsid w:val="007D2212"/>
    <w:rsid w:val="007D22C7"/>
    <w:rsid w:val="007D23F9"/>
    <w:rsid w:val="007D2835"/>
    <w:rsid w:val="007D2B63"/>
    <w:rsid w:val="007D2D99"/>
    <w:rsid w:val="007D2EBD"/>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003"/>
    <w:rsid w:val="007D6310"/>
    <w:rsid w:val="007D63BC"/>
    <w:rsid w:val="007D647B"/>
    <w:rsid w:val="007D673F"/>
    <w:rsid w:val="007D68F4"/>
    <w:rsid w:val="007D6A87"/>
    <w:rsid w:val="007D6C84"/>
    <w:rsid w:val="007D6CE5"/>
    <w:rsid w:val="007D6EF0"/>
    <w:rsid w:val="007D7042"/>
    <w:rsid w:val="007D7059"/>
    <w:rsid w:val="007D78CE"/>
    <w:rsid w:val="007D794A"/>
    <w:rsid w:val="007D7AAF"/>
    <w:rsid w:val="007D7E3D"/>
    <w:rsid w:val="007D7E94"/>
    <w:rsid w:val="007D7EB1"/>
    <w:rsid w:val="007E0043"/>
    <w:rsid w:val="007E00A4"/>
    <w:rsid w:val="007E0162"/>
    <w:rsid w:val="007E0168"/>
    <w:rsid w:val="007E01E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1EA3"/>
    <w:rsid w:val="007E201B"/>
    <w:rsid w:val="007E2146"/>
    <w:rsid w:val="007E2395"/>
    <w:rsid w:val="007E2B1C"/>
    <w:rsid w:val="007E2B64"/>
    <w:rsid w:val="007E2ED7"/>
    <w:rsid w:val="007E312D"/>
    <w:rsid w:val="007E3288"/>
    <w:rsid w:val="007E3571"/>
    <w:rsid w:val="007E3B6F"/>
    <w:rsid w:val="007E3EF4"/>
    <w:rsid w:val="007E4093"/>
    <w:rsid w:val="007E48CD"/>
    <w:rsid w:val="007E48E4"/>
    <w:rsid w:val="007E4B54"/>
    <w:rsid w:val="007E4DC2"/>
    <w:rsid w:val="007E4F0D"/>
    <w:rsid w:val="007E520F"/>
    <w:rsid w:val="007E531F"/>
    <w:rsid w:val="007E5A14"/>
    <w:rsid w:val="007E5A5B"/>
    <w:rsid w:val="007E5B3E"/>
    <w:rsid w:val="007E5FE4"/>
    <w:rsid w:val="007E5FFD"/>
    <w:rsid w:val="007E64A9"/>
    <w:rsid w:val="007E6735"/>
    <w:rsid w:val="007E67F4"/>
    <w:rsid w:val="007E6847"/>
    <w:rsid w:val="007E6B31"/>
    <w:rsid w:val="007E6C1A"/>
    <w:rsid w:val="007E6EF1"/>
    <w:rsid w:val="007E714F"/>
    <w:rsid w:val="007E7A54"/>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DBB"/>
    <w:rsid w:val="007F2E8D"/>
    <w:rsid w:val="007F2ED4"/>
    <w:rsid w:val="007F3FB0"/>
    <w:rsid w:val="007F4298"/>
    <w:rsid w:val="007F438F"/>
    <w:rsid w:val="007F43A9"/>
    <w:rsid w:val="007F44F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A37"/>
    <w:rsid w:val="007F7B6D"/>
    <w:rsid w:val="007F7C2F"/>
    <w:rsid w:val="007F7E33"/>
    <w:rsid w:val="00800104"/>
    <w:rsid w:val="00800184"/>
    <w:rsid w:val="008002B7"/>
    <w:rsid w:val="008005DA"/>
    <w:rsid w:val="00800734"/>
    <w:rsid w:val="00800839"/>
    <w:rsid w:val="00800994"/>
    <w:rsid w:val="00800A6A"/>
    <w:rsid w:val="00800CE3"/>
    <w:rsid w:val="00800D5F"/>
    <w:rsid w:val="00800D7A"/>
    <w:rsid w:val="00800E95"/>
    <w:rsid w:val="00801325"/>
    <w:rsid w:val="008013B8"/>
    <w:rsid w:val="0080179D"/>
    <w:rsid w:val="00801838"/>
    <w:rsid w:val="008018E4"/>
    <w:rsid w:val="008019ED"/>
    <w:rsid w:val="00801FBC"/>
    <w:rsid w:val="008021A7"/>
    <w:rsid w:val="00802410"/>
    <w:rsid w:val="008027BE"/>
    <w:rsid w:val="00802927"/>
    <w:rsid w:val="00802A29"/>
    <w:rsid w:val="00802C79"/>
    <w:rsid w:val="008030BC"/>
    <w:rsid w:val="00803454"/>
    <w:rsid w:val="008037D9"/>
    <w:rsid w:val="008039AF"/>
    <w:rsid w:val="00803D8B"/>
    <w:rsid w:val="00803E2E"/>
    <w:rsid w:val="008041E1"/>
    <w:rsid w:val="008043A6"/>
    <w:rsid w:val="00804581"/>
    <w:rsid w:val="00804867"/>
    <w:rsid w:val="00804A69"/>
    <w:rsid w:val="00804B2F"/>
    <w:rsid w:val="00804C06"/>
    <w:rsid w:val="00804D58"/>
    <w:rsid w:val="00804FAF"/>
    <w:rsid w:val="0080519F"/>
    <w:rsid w:val="00805767"/>
    <w:rsid w:val="00805A48"/>
    <w:rsid w:val="00805CB3"/>
    <w:rsid w:val="00805D9D"/>
    <w:rsid w:val="008060A9"/>
    <w:rsid w:val="0080659C"/>
    <w:rsid w:val="00806979"/>
    <w:rsid w:val="0080699F"/>
    <w:rsid w:val="00806D29"/>
    <w:rsid w:val="00806E8D"/>
    <w:rsid w:val="00807079"/>
    <w:rsid w:val="00807220"/>
    <w:rsid w:val="00807562"/>
    <w:rsid w:val="008076B5"/>
    <w:rsid w:val="0080770D"/>
    <w:rsid w:val="008077AC"/>
    <w:rsid w:val="00807810"/>
    <w:rsid w:val="00807960"/>
    <w:rsid w:val="00807A13"/>
    <w:rsid w:val="00807B4E"/>
    <w:rsid w:val="00807BB9"/>
    <w:rsid w:val="00807D28"/>
    <w:rsid w:val="00807D5E"/>
    <w:rsid w:val="00807E1B"/>
    <w:rsid w:val="0081012C"/>
    <w:rsid w:val="00810A89"/>
    <w:rsid w:val="00810B52"/>
    <w:rsid w:val="00810C3E"/>
    <w:rsid w:val="00810D3A"/>
    <w:rsid w:val="00810DE9"/>
    <w:rsid w:val="00810EAE"/>
    <w:rsid w:val="00811036"/>
    <w:rsid w:val="008111B1"/>
    <w:rsid w:val="008111E3"/>
    <w:rsid w:val="008118CE"/>
    <w:rsid w:val="00811954"/>
    <w:rsid w:val="00811C5D"/>
    <w:rsid w:val="00811C86"/>
    <w:rsid w:val="00811EF6"/>
    <w:rsid w:val="00811FC3"/>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4F"/>
    <w:rsid w:val="00813CE0"/>
    <w:rsid w:val="00813DEF"/>
    <w:rsid w:val="00813FCD"/>
    <w:rsid w:val="0081433F"/>
    <w:rsid w:val="008143A0"/>
    <w:rsid w:val="00814569"/>
    <w:rsid w:val="008145C3"/>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6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995"/>
    <w:rsid w:val="00820BA8"/>
    <w:rsid w:val="00820CDF"/>
    <w:rsid w:val="00820D26"/>
    <w:rsid w:val="00820DF1"/>
    <w:rsid w:val="0082115B"/>
    <w:rsid w:val="0082172C"/>
    <w:rsid w:val="0082175C"/>
    <w:rsid w:val="00821781"/>
    <w:rsid w:val="00821EA1"/>
    <w:rsid w:val="00822020"/>
    <w:rsid w:val="0082202D"/>
    <w:rsid w:val="008220AC"/>
    <w:rsid w:val="00822213"/>
    <w:rsid w:val="0082231F"/>
    <w:rsid w:val="008225C0"/>
    <w:rsid w:val="008228BF"/>
    <w:rsid w:val="00822BE8"/>
    <w:rsid w:val="0082313E"/>
    <w:rsid w:val="00823233"/>
    <w:rsid w:val="00823335"/>
    <w:rsid w:val="00823502"/>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2F1"/>
    <w:rsid w:val="00826575"/>
    <w:rsid w:val="00826607"/>
    <w:rsid w:val="00826661"/>
    <w:rsid w:val="0082666F"/>
    <w:rsid w:val="00826A15"/>
    <w:rsid w:val="00826D90"/>
    <w:rsid w:val="00827015"/>
    <w:rsid w:val="00827109"/>
    <w:rsid w:val="00827648"/>
    <w:rsid w:val="00827A41"/>
    <w:rsid w:val="00827AF3"/>
    <w:rsid w:val="00827C88"/>
    <w:rsid w:val="00827E08"/>
    <w:rsid w:val="00827F6B"/>
    <w:rsid w:val="0083025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2E89"/>
    <w:rsid w:val="008330DB"/>
    <w:rsid w:val="008335C7"/>
    <w:rsid w:val="0083364C"/>
    <w:rsid w:val="008336E2"/>
    <w:rsid w:val="00833827"/>
    <w:rsid w:val="008339E1"/>
    <w:rsid w:val="00833DE3"/>
    <w:rsid w:val="00833E98"/>
    <w:rsid w:val="00833EF5"/>
    <w:rsid w:val="00833F30"/>
    <w:rsid w:val="0083407F"/>
    <w:rsid w:val="008340F5"/>
    <w:rsid w:val="0083417A"/>
    <w:rsid w:val="00834493"/>
    <w:rsid w:val="00834512"/>
    <w:rsid w:val="008345C2"/>
    <w:rsid w:val="008346DE"/>
    <w:rsid w:val="00834746"/>
    <w:rsid w:val="008349E7"/>
    <w:rsid w:val="008349F7"/>
    <w:rsid w:val="00834AED"/>
    <w:rsid w:val="00834D25"/>
    <w:rsid w:val="00835071"/>
    <w:rsid w:val="00835572"/>
    <w:rsid w:val="00835777"/>
    <w:rsid w:val="0083591F"/>
    <w:rsid w:val="00835B0A"/>
    <w:rsid w:val="00835B82"/>
    <w:rsid w:val="00835C4C"/>
    <w:rsid w:val="00835DC8"/>
    <w:rsid w:val="00836131"/>
    <w:rsid w:val="00836133"/>
    <w:rsid w:val="00836240"/>
    <w:rsid w:val="0083624B"/>
    <w:rsid w:val="0083657B"/>
    <w:rsid w:val="008366C5"/>
    <w:rsid w:val="00836755"/>
    <w:rsid w:val="008367BE"/>
    <w:rsid w:val="00836B5B"/>
    <w:rsid w:val="00836FC2"/>
    <w:rsid w:val="00837034"/>
    <w:rsid w:val="00837068"/>
    <w:rsid w:val="0083706A"/>
    <w:rsid w:val="008375C0"/>
    <w:rsid w:val="0083768C"/>
    <w:rsid w:val="00837722"/>
    <w:rsid w:val="008377A7"/>
    <w:rsid w:val="00837C38"/>
    <w:rsid w:val="00837DF8"/>
    <w:rsid w:val="00837E01"/>
    <w:rsid w:val="00837E06"/>
    <w:rsid w:val="008401C3"/>
    <w:rsid w:val="008403BA"/>
    <w:rsid w:val="008404A8"/>
    <w:rsid w:val="008404D7"/>
    <w:rsid w:val="00840613"/>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0CA"/>
    <w:rsid w:val="00842C62"/>
    <w:rsid w:val="00842DB7"/>
    <w:rsid w:val="00842E03"/>
    <w:rsid w:val="00843383"/>
    <w:rsid w:val="008437CF"/>
    <w:rsid w:val="0084387F"/>
    <w:rsid w:val="00843991"/>
    <w:rsid w:val="00843AFD"/>
    <w:rsid w:val="00843B6E"/>
    <w:rsid w:val="00843F84"/>
    <w:rsid w:val="00844318"/>
    <w:rsid w:val="008444F8"/>
    <w:rsid w:val="00844750"/>
    <w:rsid w:val="00844E6D"/>
    <w:rsid w:val="00844F44"/>
    <w:rsid w:val="00845035"/>
    <w:rsid w:val="0084503E"/>
    <w:rsid w:val="0084504C"/>
    <w:rsid w:val="0084522C"/>
    <w:rsid w:val="0084530E"/>
    <w:rsid w:val="00845768"/>
    <w:rsid w:val="00845793"/>
    <w:rsid w:val="00845AF8"/>
    <w:rsid w:val="00845E0B"/>
    <w:rsid w:val="00845E60"/>
    <w:rsid w:val="00845F51"/>
    <w:rsid w:val="00845F6D"/>
    <w:rsid w:val="00846088"/>
    <w:rsid w:val="00846106"/>
    <w:rsid w:val="008462E7"/>
    <w:rsid w:val="00846467"/>
    <w:rsid w:val="0084674D"/>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1FC2"/>
    <w:rsid w:val="0085202C"/>
    <w:rsid w:val="00852032"/>
    <w:rsid w:val="008521C5"/>
    <w:rsid w:val="0085224B"/>
    <w:rsid w:val="00852338"/>
    <w:rsid w:val="008524C5"/>
    <w:rsid w:val="00852B93"/>
    <w:rsid w:val="00852D18"/>
    <w:rsid w:val="00852F3B"/>
    <w:rsid w:val="00853414"/>
    <w:rsid w:val="008535EC"/>
    <w:rsid w:val="0085377D"/>
    <w:rsid w:val="0085378A"/>
    <w:rsid w:val="00853B2A"/>
    <w:rsid w:val="00853B6B"/>
    <w:rsid w:val="00853C45"/>
    <w:rsid w:val="00853C58"/>
    <w:rsid w:val="00853F9B"/>
    <w:rsid w:val="00854090"/>
    <w:rsid w:val="008540E5"/>
    <w:rsid w:val="008541B6"/>
    <w:rsid w:val="00854290"/>
    <w:rsid w:val="0085434A"/>
    <w:rsid w:val="00854465"/>
    <w:rsid w:val="00854983"/>
    <w:rsid w:val="00854B60"/>
    <w:rsid w:val="00854CEC"/>
    <w:rsid w:val="00854D6F"/>
    <w:rsid w:val="00854EA6"/>
    <w:rsid w:val="008554A5"/>
    <w:rsid w:val="008555C5"/>
    <w:rsid w:val="00855600"/>
    <w:rsid w:val="008557E9"/>
    <w:rsid w:val="00855A91"/>
    <w:rsid w:val="00855FA9"/>
    <w:rsid w:val="008561D4"/>
    <w:rsid w:val="00856301"/>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929"/>
    <w:rsid w:val="00863AA0"/>
    <w:rsid w:val="00863FEF"/>
    <w:rsid w:val="0086417A"/>
    <w:rsid w:val="00864278"/>
    <w:rsid w:val="008649E8"/>
    <w:rsid w:val="00864A9F"/>
    <w:rsid w:val="00864F44"/>
    <w:rsid w:val="008650AB"/>
    <w:rsid w:val="008651C4"/>
    <w:rsid w:val="008654B8"/>
    <w:rsid w:val="00865696"/>
    <w:rsid w:val="0086569A"/>
    <w:rsid w:val="00865D4C"/>
    <w:rsid w:val="00865DE1"/>
    <w:rsid w:val="00865F1A"/>
    <w:rsid w:val="0086613E"/>
    <w:rsid w:val="008662A7"/>
    <w:rsid w:val="00866453"/>
    <w:rsid w:val="008665F0"/>
    <w:rsid w:val="00866634"/>
    <w:rsid w:val="00866781"/>
    <w:rsid w:val="00866AA5"/>
    <w:rsid w:val="00866B61"/>
    <w:rsid w:val="00866FC0"/>
    <w:rsid w:val="0086735C"/>
    <w:rsid w:val="00867879"/>
    <w:rsid w:val="008679D5"/>
    <w:rsid w:val="00867BF9"/>
    <w:rsid w:val="00867F66"/>
    <w:rsid w:val="00867F9D"/>
    <w:rsid w:val="00870018"/>
    <w:rsid w:val="00870793"/>
    <w:rsid w:val="00870A1C"/>
    <w:rsid w:val="00870A7D"/>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CDF"/>
    <w:rsid w:val="00871D14"/>
    <w:rsid w:val="00871D54"/>
    <w:rsid w:val="00871E29"/>
    <w:rsid w:val="00871E2C"/>
    <w:rsid w:val="0087229F"/>
    <w:rsid w:val="008722B0"/>
    <w:rsid w:val="00872368"/>
    <w:rsid w:val="008723B3"/>
    <w:rsid w:val="00872430"/>
    <w:rsid w:val="0087250F"/>
    <w:rsid w:val="0087278C"/>
    <w:rsid w:val="00872C3A"/>
    <w:rsid w:val="00872CC1"/>
    <w:rsid w:val="00872D82"/>
    <w:rsid w:val="00872E33"/>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37"/>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3E0"/>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55A"/>
    <w:rsid w:val="00887771"/>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40B7"/>
    <w:rsid w:val="008940FF"/>
    <w:rsid w:val="00894304"/>
    <w:rsid w:val="0089459B"/>
    <w:rsid w:val="00894873"/>
    <w:rsid w:val="00894906"/>
    <w:rsid w:val="00895243"/>
    <w:rsid w:val="00895484"/>
    <w:rsid w:val="0089563D"/>
    <w:rsid w:val="00895A0C"/>
    <w:rsid w:val="008965AD"/>
    <w:rsid w:val="00896716"/>
    <w:rsid w:val="008967D3"/>
    <w:rsid w:val="0089695D"/>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B49"/>
    <w:rsid w:val="00897E04"/>
    <w:rsid w:val="00897F4A"/>
    <w:rsid w:val="008A0065"/>
    <w:rsid w:val="008A0173"/>
    <w:rsid w:val="008A0339"/>
    <w:rsid w:val="008A0362"/>
    <w:rsid w:val="008A03A0"/>
    <w:rsid w:val="008A046A"/>
    <w:rsid w:val="008A0473"/>
    <w:rsid w:val="008A04C7"/>
    <w:rsid w:val="008A0533"/>
    <w:rsid w:val="008A08E1"/>
    <w:rsid w:val="008A0A68"/>
    <w:rsid w:val="008A111D"/>
    <w:rsid w:val="008A128F"/>
    <w:rsid w:val="008A1597"/>
    <w:rsid w:val="008A15EC"/>
    <w:rsid w:val="008A197B"/>
    <w:rsid w:val="008A1C65"/>
    <w:rsid w:val="008A1C6C"/>
    <w:rsid w:val="008A1EA1"/>
    <w:rsid w:val="008A1F13"/>
    <w:rsid w:val="008A1FC6"/>
    <w:rsid w:val="008A200C"/>
    <w:rsid w:val="008A2229"/>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947"/>
    <w:rsid w:val="008A4A83"/>
    <w:rsid w:val="008A4C02"/>
    <w:rsid w:val="008A4DDA"/>
    <w:rsid w:val="008A50B0"/>
    <w:rsid w:val="008A5148"/>
    <w:rsid w:val="008A5372"/>
    <w:rsid w:val="008A53C3"/>
    <w:rsid w:val="008A554F"/>
    <w:rsid w:val="008A59E9"/>
    <w:rsid w:val="008A5A30"/>
    <w:rsid w:val="008A5D28"/>
    <w:rsid w:val="008A5FC9"/>
    <w:rsid w:val="008A610E"/>
    <w:rsid w:val="008A631F"/>
    <w:rsid w:val="008A651F"/>
    <w:rsid w:val="008A668F"/>
    <w:rsid w:val="008A679B"/>
    <w:rsid w:val="008A6808"/>
    <w:rsid w:val="008A6A20"/>
    <w:rsid w:val="008A6A8D"/>
    <w:rsid w:val="008A6ACB"/>
    <w:rsid w:val="008A6B83"/>
    <w:rsid w:val="008A6FE4"/>
    <w:rsid w:val="008A7261"/>
    <w:rsid w:val="008A72A4"/>
    <w:rsid w:val="008A72E3"/>
    <w:rsid w:val="008A758D"/>
    <w:rsid w:val="008A75C5"/>
    <w:rsid w:val="008A7669"/>
    <w:rsid w:val="008A7819"/>
    <w:rsid w:val="008A7BEA"/>
    <w:rsid w:val="008A7C09"/>
    <w:rsid w:val="008A7C0A"/>
    <w:rsid w:val="008B01A2"/>
    <w:rsid w:val="008B0915"/>
    <w:rsid w:val="008B097E"/>
    <w:rsid w:val="008B0C49"/>
    <w:rsid w:val="008B0CD0"/>
    <w:rsid w:val="008B0F1C"/>
    <w:rsid w:val="008B0F32"/>
    <w:rsid w:val="008B0FE8"/>
    <w:rsid w:val="008B130E"/>
    <w:rsid w:val="008B14B4"/>
    <w:rsid w:val="008B1651"/>
    <w:rsid w:val="008B175A"/>
    <w:rsid w:val="008B176F"/>
    <w:rsid w:val="008B1885"/>
    <w:rsid w:val="008B191B"/>
    <w:rsid w:val="008B1E98"/>
    <w:rsid w:val="008B1EBF"/>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A3E"/>
    <w:rsid w:val="008B4B0D"/>
    <w:rsid w:val="008B4B33"/>
    <w:rsid w:val="008B53C5"/>
    <w:rsid w:val="008B54D8"/>
    <w:rsid w:val="008B5577"/>
    <w:rsid w:val="008B5754"/>
    <w:rsid w:val="008B5B99"/>
    <w:rsid w:val="008B5F89"/>
    <w:rsid w:val="008B5F91"/>
    <w:rsid w:val="008B60E9"/>
    <w:rsid w:val="008B60ED"/>
    <w:rsid w:val="008B6132"/>
    <w:rsid w:val="008B624E"/>
    <w:rsid w:val="008B6275"/>
    <w:rsid w:val="008B64E7"/>
    <w:rsid w:val="008B681E"/>
    <w:rsid w:val="008B6C34"/>
    <w:rsid w:val="008B6E5C"/>
    <w:rsid w:val="008B7071"/>
    <w:rsid w:val="008B7544"/>
    <w:rsid w:val="008B7570"/>
    <w:rsid w:val="008B757A"/>
    <w:rsid w:val="008B75F6"/>
    <w:rsid w:val="008B766A"/>
    <w:rsid w:val="008B7A0E"/>
    <w:rsid w:val="008C0032"/>
    <w:rsid w:val="008C01C9"/>
    <w:rsid w:val="008C05A0"/>
    <w:rsid w:val="008C087C"/>
    <w:rsid w:val="008C08A5"/>
    <w:rsid w:val="008C0C20"/>
    <w:rsid w:val="008C0EA2"/>
    <w:rsid w:val="008C1277"/>
    <w:rsid w:val="008C13C3"/>
    <w:rsid w:val="008C19D0"/>
    <w:rsid w:val="008C1C0B"/>
    <w:rsid w:val="008C1F4E"/>
    <w:rsid w:val="008C1FE8"/>
    <w:rsid w:val="008C21FC"/>
    <w:rsid w:val="008C228E"/>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296"/>
    <w:rsid w:val="008C4A12"/>
    <w:rsid w:val="008C4B47"/>
    <w:rsid w:val="008C4D79"/>
    <w:rsid w:val="008C51AC"/>
    <w:rsid w:val="008C52B6"/>
    <w:rsid w:val="008C55F4"/>
    <w:rsid w:val="008C560E"/>
    <w:rsid w:val="008C59D5"/>
    <w:rsid w:val="008C5B10"/>
    <w:rsid w:val="008C62D2"/>
    <w:rsid w:val="008C64CA"/>
    <w:rsid w:val="008C6C7A"/>
    <w:rsid w:val="008C6CE1"/>
    <w:rsid w:val="008C6D78"/>
    <w:rsid w:val="008C6F4F"/>
    <w:rsid w:val="008C7207"/>
    <w:rsid w:val="008C730B"/>
    <w:rsid w:val="008C7481"/>
    <w:rsid w:val="008C74CC"/>
    <w:rsid w:val="008C757F"/>
    <w:rsid w:val="008C7905"/>
    <w:rsid w:val="008C7AC7"/>
    <w:rsid w:val="008C7C7C"/>
    <w:rsid w:val="008C7EED"/>
    <w:rsid w:val="008C7F77"/>
    <w:rsid w:val="008D02CB"/>
    <w:rsid w:val="008D02DE"/>
    <w:rsid w:val="008D0459"/>
    <w:rsid w:val="008D0586"/>
    <w:rsid w:val="008D05D2"/>
    <w:rsid w:val="008D0BE6"/>
    <w:rsid w:val="008D0E4C"/>
    <w:rsid w:val="008D0E89"/>
    <w:rsid w:val="008D0EFF"/>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423"/>
    <w:rsid w:val="008D453F"/>
    <w:rsid w:val="008D46DD"/>
    <w:rsid w:val="008D47A1"/>
    <w:rsid w:val="008D508F"/>
    <w:rsid w:val="008D538D"/>
    <w:rsid w:val="008D5497"/>
    <w:rsid w:val="008D56EF"/>
    <w:rsid w:val="008D592F"/>
    <w:rsid w:val="008D5FB9"/>
    <w:rsid w:val="008D5FCD"/>
    <w:rsid w:val="008D60F6"/>
    <w:rsid w:val="008D6133"/>
    <w:rsid w:val="008D6163"/>
    <w:rsid w:val="008D621A"/>
    <w:rsid w:val="008D63A7"/>
    <w:rsid w:val="008D65A0"/>
    <w:rsid w:val="008D6733"/>
    <w:rsid w:val="008D67E0"/>
    <w:rsid w:val="008D686A"/>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65"/>
    <w:rsid w:val="008E18A3"/>
    <w:rsid w:val="008E1C2B"/>
    <w:rsid w:val="008E1FDF"/>
    <w:rsid w:val="008E2018"/>
    <w:rsid w:val="008E2051"/>
    <w:rsid w:val="008E20E4"/>
    <w:rsid w:val="008E20EC"/>
    <w:rsid w:val="008E2562"/>
    <w:rsid w:val="008E2602"/>
    <w:rsid w:val="008E290D"/>
    <w:rsid w:val="008E2911"/>
    <w:rsid w:val="008E29F0"/>
    <w:rsid w:val="008E2B47"/>
    <w:rsid w:val="008E2C59"/>
    <w:rsid w:val="008E3108"/>
    <w:rsid w:val="008E329C"/>
    <w:rsid w:val="008E3391"/>
    <w:rsid w:val="008E35C0"/>
    <w:rsid w:val="008E378A"/>
    <w:rsid w:val="008E388C"/>
    <w:rsid w:val="008E3D7C"/>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BC5"/>
    <w:rsid w:val="008E7DB3"/>
    <w:rsid w:val="008F0059"/>
    <w:rsid w:val="008F01AB"/>
    <w:rsid w:val="008F0454"/>
    <w:rsid w:val="008F0460"/>
    <w:rsid w:val="008F06CD"/>
    <w:rsid w:val="008F0A9D"/>
    <w:rsid w:val="008F0C10"/>
    <w:rsid w:val="008F0D27"/>
    <w:rsid w:val="008F0E0D"/>
    <w:rsid w:val="008F0F62"/>
    <w:rsid w:val="008F1107"/>
    <w:rsid w:val="008F16EE"/>
    <w:rsid w:val="008F1861"/>
    <w:rsid w:val="008F1CB9"/>
    <w:rsid w:val="008F1CF8"/>
    <w:rsid w:val="008F1FBA"/>
    <w:rsid w:val="008F2201"/>
    <w:rsid w:val="008F2595"/>
    <w:rsid w:val="008F25AA"/>
    <w:rsid w:val="008F261E"/>
    <w:rsid w:val="008F2694"/>
    <w:rsid w:val="008F2AC6"/>
    <w:rsid w:val="008F2B4B"/>
    <w:rsid w:val="008F2BBD"/>
    <w:rsid w:val="008F3087"/>
    <w:rsid w:val="008F35C9"/>
    <w:rsid w:val="008F36BE"/>
    <w:rsid w:val="008F3798"/>
    <w:rsid w:val="008F3BFD"/>
    <w:rsid w:val="008F3C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5C"/>
    <w:rsid w:val="008F5B87"/>
    <w:rsid w:val="008F5BCF"/>
    <w:rsid w:val="008F6188"/>
    <w:rsid w:val="008F61EB"/>
    <w:rsid w:val="008F64CC"/>
    <w:rsid w:val="008F65F7"/>
    <w:rsid w:val="008F6649"/>
    <w:rsid w:val="008F6CD1"/>
    <w:rsid w:val="008F6EED"/>
    <w:rsid w:val="008F6FF2"/>
    <w:rsid w:val="008F71AA"/>
    <w:rsid w:val="008F757A"/>
    <w:rsid w:val="008F7B94"/>
    <w:rsid w:val="008F7BD6"/>
    <w:rsid w:val="008F7C6E"/>
    <w:rsid w:val="008F7CEF"/>
    <w:rsid w:val="008F7F61"/>
    <w:rsid w:val="0090009E"/>
    <w:rsid w:val="009000FD"/>
    <w:rsid w:val="00900138"/>
    <w:rsid w:val="00900688"/>
    <w:rsid w:val="009007EA"/>
    <w:rsid w:val="00900A0A"/>
    <w:rsid w:val="00900B32"/>
    <w:rsid w:val="00900C00"/>
    <w:rsid w:val="00900D57"/>
    <w:rsid w:val="00900DDE"/>
    <w:rsid w:val="00900DF1"/>
    <w:rsid w:val="00900EDD"/>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0B"/>
    <w:rsid w:val="00902A2C"/>
    <w:rsid w:val="00902A70"/>
    <w:rsid w:val="00902A8C"/>
    <w:rsid w:val="00902AA6"/>
    <w:rsid w:val="00902C01"/>
    <w:rsid w:val="00902CFB"/>
    <w:rsid w:val="00903227"/>
    <w:rsid w:val="00903281"/>
    <w:rsid w:val="00903300"/>
    <w:rsid w:val="009034ED"/>
    <w:rsid w:val="00903820"/>
    <w:rsid w:val="00903850"/>
    <w:rsid w:val="00903B7A"/>
    <w:rsid w:val="00903BE9"/>
    <w:rsid w:val="00903D33"/>
    <w:rsid w:val="00903D8E"/>
    <w:rsid w:val="00903F59"/>
    <w:rsid w:val="0090411E"/>
    <w:rsid w:val="009043AD"/>
    <w:rsid w:val="00904484"/>
    <w:rsid w:val="009045C7"/>
    <w:rsid w:val="009047A1"/>
    <w:rsid w:val="0090480E"/>
    <w:rsid w:val="00904A52"/>
    <w:rsid w:val="00904A62"/>
    <w:rsid w:val="00904B6D"/>
    <w:rsid w:val="00904F9F"/>
    <w:rsid w:val="0090512C"/>
    <w:rsid w:val="009052D8"/>
    <w:rsid w:val="00905424"/>
    <w:rsid w:val="009058DE"/>
    <w:rsid w:val="009059BB"/>
    <w:rsid w:val="00905A06"/>
    <w:rsid w:val="00905B05"/>
    <w:rsid w:val="00905BEA"/>
    <w:rsid w:val="00906100"/>
    <w:rsid w:val="0090616C"/>
    <w:rsid w:val="0090649A"/>
    <w:rsid w:val="009067B8"/>
    <w:rsid w:val="00906A06"/>
    <w:rsid w:val="00906C4B"/>
    <w:rsid w:val="00906EED"/>
    <w:rsid w:val="00907071"/>
    <w:rsid w:val="0090715C"/>
    <w:rsid w:val="00907409"/>
    <w:rsid w:val="00907549"/>
    <w:rsid w:val="00907AA5"/>
    <w:rsid w:val="0091001E"/>
    <w:rsid w:val="00910334"/>
    <w:rsid w:val="00910432"/>
    <w:rsid w:val="009106A1"/>
    <w:rsid w:val="009108A7"/>
    <w:rsid w:val="009109EA"/>
    <w:rsid w:val="00910A5C"/>
    <w:rsid w:val="00910ED6"/>
    <w:rsid w:val="009113C6"/>
    <w:rsid w:val="0091147F"/>
    <w:rsid w:val="00911C58"/>
    <w:rsid w:val="00911E1A"/>
    <w:rsid w:val="00911E62"/>
    <w:rsid w:val="00912104"/>
    <w:rsid w:val="00912123"/>
    <w:rsid w:val="009123B9"/>
    <w:rsid w:val="0091266B"/>
    <w:rsid w:val="009126C2"/>
    <w:rsid w:val="00912AA8"/>
    <w:rsid w:val="00912BE8"/>
    <w:rsid w:val="00912BEF"/>
    <w:rsid w:val="00912FBA"/>
    <w:rsid w:val="00913014"/>
    <w:rsid w:val="00913424"/>
    <w:rsid w:val="0091342B"/>
    <w:rsid w:val="0091362F"/>
    <w:rsid w:val="00913884"/>
    <w:rsid w:val="00913918"/>
    <w:rsid w:val="00913F4C"/>
    <w:rsid w:val="0091404B"/>
    <w:rsid w:val="0091423A"/>
    <w:rsid w:val="00914866"/>
    <w:rsid w:val="00914A5D"/>
    <w:rsid w:val="00914A6C"/>
    <w:rsid w:val="00914F86"/>
    <w:rsid w:val="00915032"/>
    <w:rsid w:val="0091537E"/>
    <w:rsid w:val="0091545A"/>
    <w:rsid w:val="009154BD"/>
    <w:rsid w:val="00915804"/>
    <w:rsid w:val="00915D5E"/>
    <w:rsid w:val="00915E85"/>
    <w:rsid w:val="00915EE2"/>
    <w:rsid w:val="00915F6B"/>
    <w:rsid w:val="009160BF"/>
    <w:rsid w:val="0091610F"/>
    <w:rsid w:val="009161BA"/>
    <w:rsid w:val="009164FF"/>
    <w:rsid w:val="00916827"/>
    <w:rsid w:val="00916B43"/>
    <w:rsid w:val="00916F6E"/>
    <w:rsid w:val="009172E4"/>
    <w:rsid w:val="00917A43"/>
    <w:rsid w:val="00917C9B"/>
    <w:rsid w:val="00917D1E"/>
    <w:rsid w:val="00920440"/>
    <w:rsid w:val="00920505"/>
    <w:rsid w:val="00920612"/>
    <w:rsid w:val="00920FE4"/>
    <w:rsid w:val="00921140"/>
    <w:rsid w:val="009212B4"/>
    <w:rsid w:val="0092138E"/>
    <w:rsid w:val="0092140D"/>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4103"/>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7211"/>
    <w:rsid w:val="0092746B"/>
    <w:rsid w:val="0092754F"/>
    <w:rsid w:val="00927670"/>
    <w:rsid w:val="00927752"/>
    <w:rsid w:val="009277D5"/>
    <w:rsid w:val="00930305"/>
    <w:rsid w:val="009305C0"/>
    <w:rsid w:val="0093063D"/>
    <w:rsid w:val="009309F8"/>
    <w:rsid w:val="0093113F"/>
    <w:rsid w:val="0093135E"/>
    <w:rsid w:val="0093158E"/>
    <w:rsid w:val="009315C2"/>
    <w:rsid w:val="0093173A"/>
    <w:rsid w:val="0093195D"/>
    <w:rsid w:val="00931CF8"/>
    <w:rsid w:val="00931F17"/>
    <w:rsid w:val="00932096"/>
    <w:rsid w:val="00932109"/>
    <w:rsid w:val="009321E2"/>
    <w:rsid w:val="00932276"/>
    <w:rsid w:val="009322AC"/>
    <w:rsid w:val="009324B1"/>
    <w:rsid w:val="009327B5"/>
    <w:rsid w:val="00932907"/>
    <w:rsid w:val="009329B8"/>
    <w:rsid w:val="00932A16"/>
    <w:rsid w:val="00932A20"/>
    <w:rsid w:val="00932A89"/>
    <w:rsid w:val="00932AD9"/>
    <w:rsid w:val="00932CE5"/>
    <w:rsid w:val="00933078"/>
    <w:rsid w:val="0093311E"/>
    <w:rsid w:val="00933252"/>
    <w:rsid w:val="009332C4"/>
    <w:rsid w:val="0093361B"/>
    <w:rsid w:val="009336B0"/>
    <w:rsid w:val="00933BB2"/>
    <w:rsid w:val="00933C45"/>
    <w:rsid w:val="00933D61"/>
    <w:rsid w:val="00933DE4"/>
    <w:rsid w:val="00933E8A"/>
    <w:rsid w:val="0093427D"/>
    <w:rsid w:val="0093457F"/>
    <w:rsid w:val="00934844"/>
    <w:rsid w:val="009348FA"/>
    <w:rsid w:val="00934958"/>
    <w:rsid w:val="009349A9"/>
    <w:rsid w:val="00934AC7"/>
    <w:rsid w:val="00934B39"/>
    <w:rsid w:val="00934E8A"/>
    <w:rsid w:val="00934EA0"/>
    <w:rsid w:val="009350F7"/>
    <w:rsid w:val="009354DA"/>
    <w:rsid w:val="009354FD"/>
    <w:rsid w:val="009355D3"/>
    <w:rsid w:val="009355F0"/>
    <w:rsid w:val="00935619"/>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FF4"/>
    <w:rsid w:val="009400FE"/>
    <w:rsid w:val="009406F4"/>
    <w:rsid w:val="00940A5D"/>
    <w:rsid w:val="00940ACA"/>
    <w:rsid w:val="00940BCB"/>
    <w:rsid w:val="00940D85"/>
    <w:rsid w:val="00940DF4"/>
    <w:rsid w:val="00940FB5"/>
    <w:rsid w:val="00941189"/>
    <w:rsid w:val="009412EB"/>
    <w:rsid w:val="0094148B"/>
    <w:rsid w:val="00941584"/>
    <w:rsid w:val="0094173F"/>
    <w:rsid w:val="00941794"/>
    <w:rsid w:val="00941A1C"/>
    <w:rsid w:val="00941B97"/>
    <w:rsid w:val="00941F23"/>
    <w:rsid w:val="0094229B"/>
    <w:rsid w:val="0094229D"/>
    <w:rsid w:val="00942397"/>
    <w:rsid w:val="00942772"/>
    <w:rsid w:val="00942BB8"/>
    <w:rsid w:val="0094306C"/>
    <w:rsid w:val="00943256"/>
    <w:rsid w:val="00943336"/>
    <w:rsid w:val="0094335F"/>
    <w:rsid w:val="009434AB"/>
    <w:rsid w:val="009437A9"/>
    <w:rsid w:val="00943BD7"/>
    <w:rsid w:val="00943C79"/>
    <w:rsid w:val="00943CE8"/>
    <w:rsid w:val="00943D09"/>
    <w:rsid w:val="00943F12"/>
    <w:rsid w:val="00944202"/>
    <w:rsid w:val="00944335"/>
    <w:rsid w:val="00944483"/>
    <w:rsid w:val="00944583"/>
    <w:rsid w:val="00944710"/>
    <w:rsid w:val="00944817"/>
    <w:rsid w:val="00944AF4"/>
    <w:rsid w:val="00944B89"/>
    <w:rsid w:val="00944BC7"/>
    <w:rsid w:val="00944D0F"/>
    <w:rsid w:val="00944D54"/>
    <w:rsid w:val="00944EC2"/>
    <w:rsid w:val="009451AB"/>
    <w:rsid w:val="0094539E"/>
    <w:rsid w:val="009453FF"/>
    <w:rsid w:val="00945466"/>
    <w:rsid w:val="009455B2"/>
    <w:rsid w:val="00945783"/>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6FC5"/>
    <w:rsid w:val="00947238"/>
    <w:rsid w:val="00947338"/>
    <w:rsid w:val="00947563"/>
    <w:rsid w:val="00947711"/>
    <w:rsid w:val="009477D6"/>
    <w:rsid w:val="00947C11"/>
    <w:rsid w:val="00947C79"/>
    <w:rsid w:val="00947E3E"/>
    <w:rsid w:val="00947FCB"/>
    <w:rsid w:val="00950008"/>
    <w:rsid w:val="00950447"/>
    <w:rsid w:val="009504EC"/>
    <w:rsid w:val="009508F0"/>
    <w:rsid w:val="009509D7"/>
    <w:rsid w:val="00950B09"/>
    <w:rsid w:val="00950DD1"/>
    <w:rsid w:val="00951417"/>
    <w:rsid w:val="0095154C"/>
    <w:rsid w:val="00951661"/>
    <w:rsid w:val="009517A9"/>
    <w:rsid w:val="0095180C"/>
    <w:rsid w:val="009518BD"/>
    <w:rsid w:val="00951995"/>
    <w:rsid w:val="00951C7E"/>
    <w:rsid w:val="00951CF6"/>
    <w:rsid w:val="00952095"/>
    <w:rsid w:val="00952184"/>
    <w:rsid w:val="00952200"/>
    <w:rsid w:val="0095225E"/>
    <w:rsid w:val="00952752"/>
    <w:rsid w:val="009527E4"/>
    <w:rsid w:val="00952ACA"/>
    <w:rsid w:val="00952C1F"/>
    <w:rsid w:val="009530DE"/>
    <w:rsid w:val="0095341F"/>
    <w:rsid w:val="009537A7"/>
    <w:rsid w:val="00953841"/>
    <w:rsid w:val="009538D1"/>
    <w:rsid w:val="00953A3C"/>
    <w:rsid w:val="00953A4D"/>
    <w:rsid w:val="00953B1F"/>
    <w:rsid w:val="00953EBE"/>
    <w:rsid w:val="00953F8D"/>
    <w:rsid w:val="009541D7"/>
    <w:rsid w:val="009544E0"/>
    <w:rsid w:val="009544F3"/>
    <w:rsid w:val="0095484D"/>
    <w:rsid w:val="009548C3"/>
    <w:rsid w:val="00954FE9"/>
    <w:rsid w:val="0095506B"/>
    <w:rsid w:val="0095506D"/>
    <w:rsid w:val="0095547C"/>
    <w:rsid w:val="00955497"/>
    <w:rsid w:val="009555E2"/>
    <w:rsid w:val="009557DF"/>
    <w:rsid w:val="0095586B"/>
    <w:rsid w:val="00955A2E"/>
    <w:rsid w:val="00955A93"/>
    <w:rsid w:val="00955AAB"/>
    <w:rsid w:val="00955CA1"/>
    <w:rsid w:val="00955DDA"/>
    <w:rsid w:val="00956031"/>
    <w:rsid w:val="00956094"/>
    <w:rsid w:val="00956101"/>
    <w:rsid w:val="00956C03"/>
    <w:rsid w:val="00956E7E"/>
    <w:rsid w:val="00956F80"/>
    <w:rsid w:val="00956FED"/>
    <w:rsid w:val="00957060"/>
    <w:rsid w:val="0095734D"/>
    <w:rsid w:val="00957487"/>
    <w:rsid w:val="0095762E"/>
    <w:rsid w:val="0095799C"/>
    <w:rsid w:val="00957A69"/>
    <w:rsid w:val="00957AD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071"/>
    <w:rsid w:val="00961120"/>
    <w:rsid w:val="009612F1"/>
    <w:rsid w:val="009613DF"/>
    <w:rsid w:val="00961591"/>
    <w:rsid w:val="009616FA"/>
    <w:rsid w:val="00961A6C"/>
    <w:rsid w:val="00961E6D"/>
    <w:rsid w:val="00961F21"/>
    <w:rsid w:val="009621C2"/>
    <w:rsid w:val="009621FF"/>
    <w:rsid w:val="00962269"/>
    <w:rsid w:val="0096292B"/>
    <w:rsid w:val="00962AA6"/>
    <w:rsid w:val="00962E47"/>
    <w:rsid w:val="00962EF1"/>
    <w:rsid w:val="0096336E"/>
    <w:rsid w:val="00963693"/>
    <w:rsid w:val="0096392B"/>
    <w:rsid w:val="0096397B"/>
    <w:rsid w:val="00963A0D"/>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66C"/>
    <w:rsid w:val="009677F8"/>
    <w:rsid w:val="00967851"/>
    <w:rsid w:val="009679AA"/>
    <w:rsid w:val="009679BB"/>
    <w:rsid w:val="00967A9E"/>
    <w:rsid w:val="00967D2D"/>
    <w:rsid w:val="00967EBF"/>
    <w:rsid w:val="0097020F"/>
    <w:rsid w:val="00970292"/>
    <w:rsid w:val="009705C4"/>
    <w:rsid w:val="00970D62"/>
    <w:rsid w:val="00970F7A"/>
    <w:rsid w:val="00970FE3"/>
    <w:rsid w:val="009710D6"/>
    <w:rsid w:val="00971190"/>
    <w:rsid w:val="0097123C"/>
    <w:rsid w:val="00971537"/>
    <w:rsid w:val="00971709"/>
    <w:rsid w:val="00971821"/>
    <w:rsid w:val="00971CC8"/>
    <w:rsid w:val="00971EC5"/>
    <w:rsid w:val="00971F6B"/>
    <w:rsid w:val="00971FCC"/>
    <w:rsid w:val="009726A3"/>
    <w:rsid w:val="0097298A"/>
    <w:rsid w:val="00972A0B"/>
    <w:rsid w:val="00972A43"/>
    <w:rsid w:val="00972BB7"/>
    <w:rsid w:val="00972C06"/>
    <w:rsid w:val="00972F4C"/>
    <w:rsid w:val="00972FEB"/>
    <w:rsid w:val="00973257"/>
    <w:rsid w:val="0097383E"/>
    <w:rsid w:val="00973892"/>
    <w:rsid w:val="009738C3"/>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36E"/>
    <w:rsid w:val="00977486"/>
    <w:rsid w:val="009775C2"/>
    <w:rsid w:val="0097774D"/>
    <w:rsid w:val="0097783E"/>
    <w:rsid w:val="00977852"/>
    <w:rsid w:val="009778AB"/>
    <w:rsid w:val="00977B75"/>
    <w:rsid w:val="0098011E"/>
    <w:rsid w:val="009801BA"/>
    <w:rsid w:val="00980403"/>
    <w:rsid w:val="009804CB"/>
    <w:rsid w:val="00980597"/>
    <w:rsid w:val="00980630"/>
    <w:rsid w:val="0098070F"/>
    <w:rsid w:val="00980742"/>
    <w:rsid w:val="0098075B"/>
    <w:rsid w:val="009808E8"/>
    <w:rsid w:val="009809DD"/>
    <w:rsid w:val="00980F14"/>
    <w:rsid w:val="00981128"/>
    <w:rsid w:val="0098169C"/>
    <w:rsid w:val="0098170F"/>
    <w:rsid w:val="0098172B"/>
    <w:rsid w:val="009817F9"/>
    <w:rsid w:val="0098183B"/>
    <w:rsid w:val="009819A3"/>
    <w:rsid w:val="00981CB2"/>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0DE"/>
    <w:rsid w:val="00983223"/>
    <w:rsid w:val="009832B2"/>
    <w:rsid w:val="00983898"/>
    <w:rsid w:val="009838CE"/>
    <w:rsid w:val="00983ABE"/>
    <w:rsid w:val="00983C41"/>
    <w:rsid w:val="00984206"/>
    <w:rsid w:val="009844C7"/>
    <w:rsid w:val="009845AB"/>
    <w:rsid w:val="00984952"/>
    <w:rsid w:val="00984D20"/>
    <w:rsid w:val="0098501F"/>
    <w:rsid w:val="009850CB"/>
    <w:rsid w:val="0098511E"/>
    <w:rsid w:val="00985177"/>
    <w:rsid w:val="009852B3"/>
    <w:rsid w:val="0098541D"/>
    <w:rsid w:val="00985BAA"/>
    <w:rsid w:val="00985CA4"/>
    <w:rsid w:val="00986259"/>
    <w:rsid w:val="00986700"/>
    <w:rsid w:val="00986956"/>
    <w:rsid w:val="00986D6E"/>
    <w:rsid w:val="00986F68"/>
    <w:rsid w:val="009874F6"/>
    <w:rsid w:val="009876A0"/>
    <w:rsid w:val="00987818"/>
    <w:rsid w:val="00987926"/>
    <w:rsid w:val="009879B5"/>
    <w:rsid w:val="009879F4"/>
    <w:rsid w:val="00987BBE"/>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A69"/>
    <w:rsid w:val="00993C69"/>
    <w:rsid w:val="00993DA5"/>
    <w:rsid w:val="0099420F"/>
    <w:rsid w:val="009943E4"/>
    <w:rsid w:val="009950AD"/>
    <w:rsid w:val="00995360"/>
    <w:rsid w:val="009954AD"/>
    <w:rsid w:val="0099570D"/>
    <w:rsid w:val="00995B57"/>
    <w:rsid w:val="00995C1F"/>
    <w:rsid w:val="00995D4A"/>
    <w:rsid w:val="00995D98"/>
    <w:rsid w:val="00996192"/>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268"/>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3CA"/>
    <w:rsid w:val="009A1683"/>
    <w:rsid w:val="009A1723"/>
    <w:rsid w:val="009A175B"/>
    <w:rsid w:val="009A19FC"/>
    <w:rsid w:val="009A1E10"/>
    <w:rsid w:val="009A1E77"/>
    <w:rsid w:val="009A20F1"/>
    <w:rsid w:val="009A2180"/>
    <w:rsid w:val="009A2199"/>
    <w:rsid w:val="009A2366"/>
    <w:rsid w:val="009A246A"/>
    <w:rsid w:val="009A24BE"/>
    <w:rsid w:val="009A2B0F"/>
    <w:rsid w:val="009A2BDF"/>
    <w:rsid w:val="009A2C55"/>
    <w:rsid w:val="009A2DAC"/>
    <w:rsid w:val="009A3183"/>
    <w:rsid w:val="009A353F"/>
    <w:rsid w:val="009A36BF"/>
    <w:rsid w:val="009A37AC"/>
    <w:rsid w:val="009A3AB5"/>
    <w:rsid w:val="009A3C75"/>
    <w:rsid w:val="009A4289"/>
    <w:rsid w:val="009A4364"/>
    <w:rsid w:val="009A4893"/>
    <w:rsid w:val="009A48A8"/>
    <w:rsid w:val="009A4ACF"/>
    <w:rsid w:val="009A4D85"/>
    <w:rsid w:val="009A5066"/>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575"/>
    <w:rsid w:val="009A67DB"/>
    <w:rsid w:val="009A6BAA"/>
    <w:rsid w:val="009A6C74"/>
    <w:rsid w:val="009A6D91"/>
    <w:rsid w:val="009A7154"/>
    <w:rsid w:val="009A7159"/>
    <w:rsid w:val="009A78D1"/>
    <w:rsid w:val="009A7979"/>
    <w:rsid w:val="009A7BB7"/>
    <w:rsid w:val="009B003C"/>
    <w:rsid w:val="009B0097"/>
    <w:rsid w:val="009B0634"/>
    <w:rsid w:val="009B0655"/>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DAE"/>
    <w:rsid w:val="009B2FBA"/>
    <w:rsid w:val="009B2FFF"/>
    <w:rsid w:val="009B3221"/>
    <w:rsid w:val="009B346F"/>
    <w:rsid w:val="009B3743"/>
    <w:rsid w:val="009B3745"/>
    <w:rsid w:val="009B3967"/>
    <w:rsid w:val="009B3BDF"/>
    <w:rsid w:val="009B3C79"/>
    <w:rsid w:val="009B3D81"/>
    <w:rsid w:val="009B4037"/>
    <w:rsid w:val="009B4118"/>
    <w:rsid w:val="009B430A"/>
    <w:rsid w:val="009B4458"/>
    <w:rsid w:val="009B46B7"/>
    <w:rsid w:val="009B46EF"/>
    <w:rsid w:val="009B4821"/>
    <w:rsid w:val="009B4BED"/>
    <w:rsid w:val="009B4C24"/>
    <w:rsid w:val="009B4C25"/>
    <w:rsid w:val="009B4FA0"/>
    <w:rsid w:val="009B5460"/>
    <w:rsid w:val="009B5576"/>
    <w:rsid w:val="009B55E5"/>
    <w:rsid w:val="009B56EC"/>
    <w:rsid w:val="009B573A"/>
    <w:rsid w:val="009B5821"/>
    <w:rsid w:val="009B59AC"/>
    <w:rsid w:val="009B59B0"/>
    <w:rsid w:val="009B5A67"/>
    <w:rsid w:val="009B5CAE"/>
    <w:rsid w:val="009B6120"/>
    <w:rsid w:val="009B616B"/>
    <w:rsid w:val="009B62F3"/>
    <w:rsid w:val="009B638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BE"/>
    <w:rsid w:val="009C10DF"/>
    <w:rsid w:val="009C1266"/>
    <w:rsid w:val="009C15B4"/>
    <w:rsid w:val="009C1A35"/>
    <w:rsid w:val="009C1D4B"/>
    <w:rsid w:val="009C1E0C"/>
    <w:rsid w:val="009C20E5"/>
    <w:rsid w:val="009C281C"/>
    <w:rsid w:val="009C298A"/>
    <w:rsid w:val="009C2EB9"/>
    <w:rsid w:val="009C305F"/>
    <w:rsid w:val="009C3413"/>
    <w:rsid w:val="009C34BD"/>
    <w:rsid w:val="009C3A78"/>
    <w:rsid w:val="009C3D3F"/>
    <w:rsid w:val="009C3D88"/>
    <w:rsid w:val="009C42C5"/>
    <w:rsid w:val="009C44D2"/>
    <w:rsid w:val="009C45E5"/>
    <w:rsid w:val="009C4871"/>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CF9"/>
    <w:rsid w:val="009C7D3F"/>
    <w:rsid w:val="009C7E76"/>
    <w:rsid w:val="009C7F47"/>
    <w:rsid w:val="009D00DE"/>
    <w:rsid w:val="009D023B"/>
    <w:rsid w:val="009D0361"/>
    <w:rsid w:val="009D0694"/>
    <w:rsid w:val="009D0720"/>
    <w:rsid w:val="009D079F"/>
    <w:rsid w:val="009D087A"/>
    <w:rsid w:val="009D0897"/>
    <w:rsid w:val="009D090F"/>
    <w:rsid w:val="009D09ED"/>
    <w:rsid w:val="009D0A70"/>
    <w:rsid w:val="009D0D1B"/>
    <w:rsid w:val="009D12AA"/>
    <w:rsid w:val="009D151E"/>
    <w:rsid w:val="009D1690"/>
    <w:rsid w:val="009D16AF"/>
    <w:rsid w:val="009D1F39"/>
    <w:rsid w:val="009D1F7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407"/>
    <w:rsid w:val="009D45AF"/>
    <w:rsid w:val="009D4670"/>
    <w:rsid w:val="009D46EC"/>
    <w:rsid w:val="009D478C"/>
    <w:rsid w:val="009D49A4"/>
    <w:rsid w:val="009D4A5D"/>
    <w:rsid w:val="009D4A8E"/>
    <w:rsid w:val="009D4B6E"/>
    <w:rsid w:val="009D4C40"/>
    <w:rsid w:val="009D4DA3"/>
    <w:rsid w:val="009D4F78"/>
    <w:rsid w:val="009D5148"/>
    <w:rsid w:val="009D523A"/>
    <w:rsid w:val="009D56E3"/>
    <w:rsid w:val="009D5898"/>
    <w:rsid w:val="009D5E68"/>
    <w:rsid w:val="009D608A"/>
    <w:rsid w:val="009D610C"/>
    <w:rsid w:val="009D62E7"/>
    <w:rsid w:val="009D632B"/>
    <w:rsid w:val="009D689B"/>
    <w:rsid w:val="009D69C1"/>
    <w:rsid w:val="009D69DA"/>
    <w:rsid w:val="009D6A02"/>
    <w:rsid w:val="009D6C80"/>
    <w:rsid w:val="009D6D32"/>
    <w:rsid w:val="009D6EC7"/>
    <w:rsid w:val="009D7269"/>
    <w:rsid w:val="009D7550"/>
    <w:rsid w:val="009D75A4"/>
    <w:rsid w:val="009D79A3"/>
    <w:rsid w:val="009D7A5D"/>
    <w:rsid w:val="009E074E"/>
    <w:rsid w:val="009E0A55"/>
    <w:rsid w:val="009E0D2B"/>
    <w:rsid w:val="009E1030"/>
    <w:rsid w:val="009E11A9"/>
    <w:rsid w:val="009E1299"/>
    <w:rsid w:val="009E12C6"/>
    <w:rsid w:val="009E14A5"/>
    <w:rsid w:val="009E1604"/>
    <w:rsid w:val="009E16EC"/>
    <w:rsid w:val="009E176B"/>
    <w:rsid w:val="009E1E13"/>
    <w:rsid w:val="009E1F70"/>
    <w:rsid w:val="009E1FFC"/>
    <w:rsid w:val="009E236D"/>
    <w:rsid w:val="009E24A8"/>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C98"/>
    <w:rsid w:val="009E4FF5"/>
    <w:rsid w:val="009E50E7"/>
    <w:rsid w:val="009E5305"/>
    <w:rsid w:val="009E53AA"/>
    <w:rsid w:val="009E53D6"/>
    <w:rsid w:val="009E5432"/>
    <w:rsid w:val="009E5469"/>
    <w:rsid w:val="009E5656"/>
    <w:rsid w:val="009E56E9"/>
    <w:rsid w:val="009E57A7"/>
    <w:rsid w:val="009E59B1"/>
    <w:rsid w:val="009E5AB4"/>
    <w:rsid w:val="009E5AD6"/>
    <w:rsid w:val="009E605E"/>
    <w:rsid w:val="009E6128"/>
    <w:rsid w:val="009E641D"/>
    <w:rsid w:val="009E64CE"/>
    <w:rsid w:val="009E652F"/>
    <w:rsid w:val="009E6535"/>
    <w:rsid w:val="009E68CC"/>
    <w:rsid w:val="009E6B29"/>
    <w:rsid w:val="009E6F00"/>
    <w:rsid w:val="009E6F6E"/>
    <w:rsid w:val="009E7002"/>
    <w:rsid w:val="009E7570"/>
    <w:rsid w:val="009E7831"/>
    <w:rsid w:val="009E798E"/>
    <w:rsid w:val="009E7D58"/>
    <w:rsid w:val="009F046E"/>
    <w:rsid w:val="009F05F4"/>
    <w:rsid w:val="009F0645"/>
    <w:rsid w:val="009F06E6"/>
    <w:rsid w:val="009F06F6"/>
    <w:rsid w:val="009F074E"/>
    <w:rsid w:val="009F0C38"/>
    <w:rsid w:val="009F0CD1"/>
    <w:rsid w:val="009F1033"/>
    <w:rsid w:val="009F1176"/>
    <w:rsid w:val="009F123E"/>
    <w:rsid w:val="009F1531"/>
    <w:rsid w:val="009F15F4"/>
    <w:rsid w:val="009F187B"/>
    <w:rsid w:val="009F1933"/>
    <w:rsid w:val="009F2098"/>
    <w:rsid w:val="009F265D"/>
    <w:rsid w:val="009F29AB"/>
    <w:rsid w:val="009F2E3A"/>
    <w:rsid w:val="009F2E7E"/>
    <w:rsid w:val="009F305F"/>
    <w:rsid w:val="009F32D6"/>
    <w:rsid w:val="009F3305"/>
    <w:rsid w:val="009F3963"/>
    <w:rsid w:val="009F3A4B"/>
    <w:rsid w:val="009F3AE9"/>
    <w:rsid w:val="009F3F06"/>
    <w:rsid w:val="009F4057"/>
    <w:rsid w:val="009F41E1"/>
    <w:rsid w:val="009F4375"/>
    <w:rsid w:val="009F4652"/>
    <w:rsid w:val="009F4745"/>
    <w:rsid w:val="009F474B"/>
    <w:rsid w:val="009F4834"/>
    <w:rsid w:val="009F4C7A"/>
    <w:rsid w:val="009F4F05"/>
    <w:rsid w:val="009F5143"/>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7038"/>
    <w:rsid w:val="009F7169"/>
    <w:rsid w:val="009F720E"/>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3D"/>
    <w:rsid w:val="00A02DDC"/>
    <w:rsid w:val="00A03893"/>
    <w:rsid w:val="00A0394B"/>
    <w:rsid w:val="00A03A26"/>
    <w:rsid w:val="00A0403F"/>
    <w:rsid w:val="00A04101"/>
    <w:rsid w:val="00A04399"/>
    <w:rsid w:val="00A04541"/>
    <w:rsid w:val="00A0481C"/>
    <w:rsid w:val="00A04846"/>
    <w:rsid w:val="00A04A92"/>
    <w:rsid w:val="00A04EAD"/>
    <w:rsid w:val="00A04F7D"/>
    <w:rsid w:val="00A0533D"/>
    <w:rsid w:val="00A0559E"/>
    <w:rsid w:val="00A05A1F"/>
    <w:rsid w:val="00A05BA9"/>
    <w:rsid w:val="00A05DFF"/>
    <w:rsid w:val="00A05FF8"/>
    <w:rsid w:val="00A06251"/>
    <w:rsid w:val="00A0651C"/>
    <w:rsid w:val="00A0663E"/>
    <w:rsid w:val="00A06690"/>
    <w:rsid w:val="00A06CE9"/>
    <w:rsid w:val="00A06E7C"/>
    <w:rsid w:val="00A06F57"/>
    <w:rsid w:val="00A075CE"/>
    <w:rsid w:val="00A07654"/>
    <w:rsid w:val="00A07878"/>
    <w:rsid w:val="00A0791B"/>
    <w:rsid w:val="00A07AF9"/>
    <w:rsid w:val="00A07B16"/>
    <w:rsid w:val="00A07EA6"/>
    <w:rsid w:val="00A1005C"/>
    <w:rsid w:val="00A10150"/>
    <w:rsid w:val="00A1039C"/>
    <w:rsid w:val="00A104EE"/>
    <w:rsid w:val="00A1057D"/>
    <w:rsid w:val="00A105DB"/>
    <w:rsid w:val="00A106FE"/>
    <w:rsid w:val="00A108AD"/>
    <w:rsid w:val="00A10B48"/>
    <w:rsid w:val="00A10C31"/>
    <w:rsid w:val="00A10C36"/>
    <w:rsid w:val="00A10D5D"/>
    <w:rsid w:val="00A1124A"/>
    <w:rsid w:val="00A114B5"/>
    <w:rsid w:val="00A115BF"/>
    <w:rsid w:val="00A115F5"/>
    <w:rsid w:val="00A11ACA"/>
    <w:rsid w:val="00A11C96"/>
    <w:rsid w:val="00A11E0F"/>
    <w:rsid w:val="00A12065"/>
    <w:rsid w:val="00A121EA"/>
    <w:rsid w:val="00A12206"/>
    <w:rsid w:val="00A12301"/>
    <w:rsid w:val="00A124BD"/>
    <w:rsid w:val="00A12567"/>
    <w:rsid w:val="00A125F3"/>
    <w:rsid w:val="00A1260C"/>
    <w:rsid w:val="00A126B6"/>
    <w:rsid w:val="00A12A73"/>
    <w:rsid w:val="00A12BEE"/>
    <w:rsid w:val="00A12EE8"/>
    <w:rsid w:val="00A13097"/>
    <w:rsid w:val="00A131A4"/>
    <w:rsid w:val="00A133FD"/>
    <w:rsid w:val="00A1342F"/>
    <w:rsid w:val="00A13511"/>
    <w:rsid w:val="00A1365A"/>
    <w:rsid w:val="00A13715"/>
    <w:rsid w:val="00A13CB3"/>
    <w:rsid w:val="00A13CF1"/>
    <w:rsid w:val="00A13F38"/>
    <w:rsid w:val="00A14329"/>
    <w:rsid w:val="00A143CD"/>
    <w:rsid w:val="00A145D0"/>
    <w:rsid w:val="00A14743"/>
    <w:rsid w:val="00A14B5D"/>
    <w:rsid w:val="00A152DD"/>
    <w:rsid w:val="00A15424"/>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A02"/>
    <w:rsid w:val="00A16A7E"/>
    <w:rsid w:val="00A16CE1"/>
    <w:rsid w:val="00A16ED8"/>
    <w:rsid w:val="00A17057"/>
    <w:rsid w:val="00A17345"/>
    <w:rsid w:val="00A174BC"/>
    <w:rsid w:val="00A1751C"/>
    <w:rsid w:val="00A1788B"/>
    <w:rsid w:val="00A1789B"/>
    <w:rsid w:val="00A17A0A"/>
    <w:rsid w:val="00A17B7C"/>
    <w:rsid w:val="00A17F64"/>
    <w:rsid w:val="00A2005D"/>
    <w:rsid w:val="00A201E0"/>
    <w:rsid w:val="00A20253"/>
    <w:rsid w:val="00A2045D"/>
    <w:rsid w:val="00A2049C"/>
    <w:rsid w:val="00A205BF"/>
    <w:rsid w:val="00A2099C"/>
    <w:rsid w:val="00A20A7D"/>
    <w:rsid w:val="00A20BF6"/>
    <w:rsid w:val="00A20CA2"/>
    <w:rsid w:val="00A20E9C"/>
    <w:rsid w:val="00A2104B"/>
    <w:rsid w:val="00A210E9"/>
    <w:rsid w:val="00A210F3"/>
    <w:rsid w:val="00A2114F"/>
    <w:rsid w:val="00A21324"/>
    <w:rsid w:val="00A214F0"/>
    <w:rsid w:val="00A218AE"/>
    <w:rsid w:val="00A21A9D"/>
    <w:rsid w:val="00A21AAA"/>
    <w:rsid w:val="00A21AE6"/>
    <w:rsid w:val="00A21E51"/>
    <w:rsid w:val="00A21FFB"/>
    <w:rsid w:val="00A22132"/>
    <w:rsid w:val="00A22207"/>
    <w:rsid w:val="00A225A8"/>
    <w:rsid w:val="00A226BE"/>
    <w:rsid w:val="00A228A7"/>
    <w:rsid w:val="00A22AB5"/>
    <w:rsid w:val="00A22B63"/>
    <w:rsid w:val="00A22BF5"/>
    <w:rsid w:val="00A22D14"/>
    <w:rsid w:val="00A22D9C"/>
    <w:rsid w:val="00A2341A"/>
    <w:rsid w:val="00A23459"/>
    <w:rsid w:val="00A2349B"/>
    <w:rsid w:val="00A23730"/>
    <w:rsid w:val="00A23921"/>
    <w:rsid w:val="00A2394B"/>
    <w:rsid w:val="00A23AB0"/>
    <w:rsid w:val="00A23B5B"/>
    <w:rsid w:val="00A24150"/>
    <w:rsid w:val="00A2435C"/>
    <w:rsid w:val="00A2470A"/>
    <w:rsid w:val="00A2481C"/>
    <w:rsid w:val="00A24BF4"/>
    <w:rsid w:val="00A24CCF"/>
    <w:rsid w:val="00A25267"/>
    <w:rsid w:val="00A253D1"/>
    <w:rsid w:val="00A25A28"/>
    <w:rsid w:val="00A25AED"/>
    <w:rsid w:val="00A25C80"/>
    <w:rsid w:val="00A25D43"/>
    <w:rsid w:val="00A25E2A"/>
    <w:rsid w:val="00A25EE4"/>
    <w:rsid w:val="00A260B1"/>
    <w:rsid w:val="00A2610A"/>
    <w:rsid w:val="00A261E4"/>
    <w:rsid w:val="00A263F5"/>
    <w:rsid w:val="00A2677A"/>
    <w:rsid w:val="00A26883"/>
    <w:rsid w:val="00A2695A"/>
    <w:rsid w:val="00A26D60"/>
    <w:rsid w:val="00A26EE0"/>
    <w:rsid w:val="00A2709A"/>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C57"/>
    <w:rsid w:val="00A31CCA"/>
    <w:rsid w:val="00A31DAB"/>
    <w:rsid w:val="00A31E88"/>
    <w:rsid w:val="00A32087"/>
    <w:rsid w:val="00A321B5"/>
    <w:rsid w:val="00A321EE"/>
    <w:rsid w:val="00A325C2"/>
    <w:rsid w:val="00A325CC"/>
    <w:rsid w:val="00A327E2"/>
    <w:rsid w:val="00A32C37"/>
    <w:rsid w:val="00A3317E"/>
    <w:rsid w:val="00A3345F"/>
    <w:rsid w:val="00A3378E"/>
    <w:rsid w:val="00A33C3D"/>
    <w:rsid w:val="00A33C9E"/>
    <w:rsid w:val="00A33E01"/>
    <w:rsid w:val="00A340A1"/>
    <w:rsid w:val="00A3439D"/>
    <w:rsid w:val="00A34486"/>
    <w:rsid w:val="00A348E3"/>
    <w:rsid w:val="00A34C1C"/>
    <w:rsid w:val="00A34D1D"/>
    <w:rsid w:val="00A34E82"/>
    <w:rsid w:val="00A34F2A"/>
    <w:rsid w:val="00A34FB2"/>
    <w:rsid w:val="00A352E3"/>
    <w:rsid w:val="00A353C4"/>
    <w:rsid w:val="00A35735"/>
    <w:rsid w:val="00A35A0B"/>
    <w:rsid w:val="00A35BE5"/>
    <w:rsid w:val="00A35D04"/>
    <w:rsid w:val="00A35E55"/>
    <w:rsid w:val="00A35EC0"/>
    <w:rsid w:val="00A362CB"/>
    <w:rsid w:val="00A36694"/>
    <w:rsid w:val="00A36A6F"/>
    <w:rsid w:val="00A36AD0"/>
    <w:rsid w:val="00A36CAC"/>
    <w:rsid w:val="00A36EE6"/>
    <w:rsid w:val="00A36FA8"/>
    <w:rsid w:val="00A3731C"/>
    <w:rsid w:val="00A373DE"/>
    <w:rsid w:val="00A3747D"/>
    <w:rsid w:val="00A37A2A"/>
    <w:rsid w:val="00A37A59"/>
    <w:rsid w:val="00A37F5C"/>
    <w:rsid w:val="00A40531"/>
    <w:rsid w:val="00A40546"/>
    <w:rsid w:val="00A40889"/>
    <w:rsid w:val="00A40BD6"/>
    <w:rsid w:val="00A40C4F"/>
    <w:rsid w:val="00A40F10"/>
    <w:rsid w:val="00A40F77"/>
    <w:rsid w:val="00A41009"/>
    <w:rsid w:val="00A4102E"/>
    <w:rsid w:val="00A41179"/>
    <w:rsid w:val="00A41619"/>
    <w:rsid w:val="00A416AE"/>
    <w:rsid w:val="00A41772"/>
    <w:rsid w:val="00A4193A"/>
    <w:rsid w:val="00A41B31"/>
    <w:rsid w:val="00A41B97"/>
    <w:rsid w:val="00A41CA6"/>
    <w:rsid w:val="00A42631"/>
    <w:rsid w:val="00A42659"/>
    <w:rsid w:val="00A42721"/>
    <w:rsid w:val="00A42897"/>
    <w:rsid w:val="00A42937"/>
    <w:rsid w:val="00A429DE"/>
    <w:rsid w:val="00A42D52"/>
    <w:rsid w:val="00A42FB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482"/>
    <w:rsid w:val="00A4570E"/>
    <w:rsid w:val="00A45A1B"/>
    <w:rsid w:val="00A45A3B"/>
    <w:rsid w:val="00A45A5D"/>
    <w:rsid w:val="00A45B31"/>
    <w:rsid w:val="00A45CA8"/>
    <w:rsid w:val="00A4609C"/>
    <w:rsid w:val="00A464CE"/>
    <w:rsid w:val="00A466DA"/>
    <w:rsid w:val="00A467FE"/>
    <w:rsid w:val="00A46C01"/>
    <w:rsid w:val="00A46EEA"/>
    <w:rsid w:val="00A46FAD"/>
    <w:rsid w:val="00A470ED"/>
    <w:rsid w:val="00A470F4"/>
    <w:rsid w:val="00A47182"/>
    <w:rsid w:val="00A47430"/>
    <w:rsid w:val="00A475CD"/>
    <w:rsid w:val="00A4761F"/>
    <w:rsid w:val="00A4773E"/>
    <w:rsid w:val="00A47749"/>
    <w:rsid w:val="00A478F1"/>
    <w:rsid w:val="00A47B4B"/>
    <w:rsid w:val="00A47C8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EB"/>
    <w:rsid w:val="00A51DE0"/>
    <w:rsid w:val="00A52065"/>
    <w:rsid w:val="00A521C4"/>
    <w:rsid w:val="00A521E0"/>
    <w:rsid w:val="00A52362"/>
    <w:rsid w:val="00A52A8E"/>
    <w:rsid w:val="00A52C29"/>
    <w:rsid w:val="00A52CAF"/>
    <w:rsid w:val="00A52D1E"/>
    <w:rsid w:val="00A52EF2"/>
    <w:rsid w:val="00A531B6"/>
    <w:rsid w:val="00A536EE"/>
    <w:rsid w:val="00A539C9"/>
    <w:rsid w:val="00A53A6D"/>
    <w:rsid w:val="00A53A9A"/>
    <w:rsid w:val="00A53EA7"/>
    <w:rsid w:val="00A53F1D"/>
    <w:rsid w:val="00A54208"/>
    <w:rsid w:val="00A542C9"/>
    <w:rsid w:val="00A542D5"/>
    <w:rsid w:val="00A54398"/>
    <w:rsid w:val="00A5449B"/>
    <w:rsid w:val="00A544BF"/>
    <w:rsid w:val="00A54850"/>
    <w:rsid w:val="00A54A90"/>
    <w:rsid w:val="00A54C35"/>
    <w:rsid w:val="00A54C93"/>
    <w:rsid w:val="00A54CCA"/>
    <w:rsid w:val="00A54D16"/>
    <w:rsid w:val="00A556DB"/>
    <w:rsid w:val="00A5579B"/>
    <w:rsid w:val="00A557D4"/>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47F"/>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84E"/>
    <w:rsid w:val="00A62953"/>
    <w:rsid w:val="00A62961"/>
    <w:rsid w:val="00A62D25"/>
    <w:rsid w:val="00A62EF6"/>
    <w:rsid w:val="00A630F5"/>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1AF"/>
    <w:rsid w:val="00A65354"/>
    <w:rsid w:val="00A656D7"/>
    <w:rsid w:val="00A65719"/>
    <w:rsid w:val="00A65781"/>
    <w:rsid w:val="00A657CF"/>
    <w:rsid w:val="00A65A26"/>
    <w:rsid w:val="00A65A57"/>
    <w:rsid w:val="00A65FBF"/>
    <w:rsid w:val="00A66015"/>
    <w:rsid w:val="00A6603A"/>
    <w:rsid w:val="00A66089"/>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67F19"/>
    <w:rsid w:val="00A70027"/>
    <w:rsid w:val="00A7020B"/>
    <w:rsid w:val="00A70270"/>
    <w:rsid w:val="00A705FF"/>
    <w:rsid w:val="00A70725"/>
    <w:rsid w:val="00A707FE"/>
    <w:rsid w:val="00A70A35"/>
    <w:rsid w:val="00A70C0A"/>
    <w:rsid w:val="00A70C9B"/>
    <w:rsid w:val="00A7141F"/>
    <w:rsid w:val="00A7166D"/>
    <w:rsid w:val="00A71822"/>
    <w:rsid w:val="00A71B88"/>
    <w:rsid w:val="00A71D6B"/>
    <w:rsid w:val="00A7222B"/>
    <w:rsid w:val="00A72415"/>
    <w:rsid w:val="00A72884"/>
    <w:rsid w:val="00A72A99"/>
    <w:rsid w:val="00A73083"/>
    <w:rsid w:val="00A730F4"/>
    <w:rsid w:val="00A73602"/>
    <w:rsid w:val="00A73873"/>
    <w:rsid w:val="00A73B41"/>
    <w:rsid w:val="00A73BB5"/>
    <w:rsid w:val="00A73C40"/>
    <w:rsid w:val="00A73E1A"/>
    <w:rsid w:val="00A73E32"/>
    <w:rsid w:val="00A73EC3"/>
    <w:rsid w:val="00A741EE"/>
    <w:rsid w:val="00A74233"/>
    <w:rsid w:val="00A743A0"/>
    <w:rsid w:val="00A743F7"/>
    <w:rsid w:val="00A744A2"/>
    <w:rsid w:val="00A745D9"/>
    <w:rsid w:val="00A74640"/>
    <w:rsid w:val="00A74C6F"/>
    <w:rsid w:val="00A74CFC"/>
    <w:rsid w:val="00A74E04"/>
    <w:rsid w:val="00A74E7E"/>
    <w:rsid w:val="00A74F6C"/>
    <w:rsid w:val="00A750BE"/>
    <w:rsid w:val="00A75212"/>
    <w:rsid w:val="00A7538B"/>
    <w:rsid w:val="00A75517"/>
    <w:rsid w:val="00A75857"/>
    <w:rsid w:val="00A758CE"/>
    <w:rsid w:val="00A75920"/>
    <w:rsid w:val="00A75942"/>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09"/>
    <w:rsid w:val="00A80869"/>
    <w:rsid w:val="00A80C2A"/>
    <w:rsid w:val="00A80E52"/>
    <w:rsid w:val="00A80ED3"/>
    <w:rsid w:val="00A8120F"/>
    <w:rsid w:val="00A8135C"/>
    <w:rsid w:val="00A81542"/>
    <w:rsid w:val="00A81633"/>
    <w:rsid w:val="00A8166D"/>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404B"/>
    <w:rsid w:val="00A84152"/>
    <w:rsid w:val="00A84298"/>
    <w:rsid w:val="00A8452F"/>
    <w:rsid w:val="00A84A59"/>
    <w:rsid w:val="00A84F55"/>
    <w:rsid w:val="00A8513A"/>
    <w:rsid w:val="00A8523D"/>
    <w:rsid w:val="00A853DF"/>
    <w:rsid w:val="00A85661"/>
    <w:rsid w:val="00A85D87"/>
    <w:rsid w:val="00A85E01"/>
    <w:rsid w:val="00A85EE4"/>
    <w:rsid w:val="00A85F63"/>
    <w:rsid w:val="00A85FFF"/>
    <w:rsid w:val="00A861C4"/>
    <w:rsid w:val="00A861DE"/>
    <w:rsid w:val="00A86567"/>
    <w:rsid w:val="00A86ACD"/>
    <w:rsid w:val="00A86FEF"/>
    <w:rsid w:val="00A87166"/>
    <w:rsid w:val="00A8724D"/>
    <w:rsid w:val="00A87357"/>
    <w:rsid w:val="00A87482"/>
    <w:rsid w:val="00A87815"/>
    <w:rsid w:val="00A87840"/>
    <w:rsid w:val="00A87C98"/>
    <w:rsid w:val="00A9004B"/>
    <w:rsid w:val="00A90279"/>
    <w:rsid w:val="00A905F1"/>
    <w:rsid w:val="00A907DB"/>
    <w:rsid w:val="00A909F6"/>
    <w:rsid w:val="00A90E27"/>
    <w:rsid w:val="00A90FDA"/>
    <w:rsid w:val="00A91218"/>
    <w:rsid w:val="00A91265"/>
    <w:rsid w:val="00A91469"/>
    <w:rsid w:val="00A914EE"/>
    <w:rsid w:val="00A91611"/>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4F3"/>
    <w:rsid w:val="00A955B8"/>
    <w:rsid w:val="00A95A3E"/>
    <w:rsid w:val="00A95CF5"/>
    <w:rsid w:val="00A95F54"/>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97"/>
    <w:rsid w:val="00A979CB"/>
    <w:rsid w:val="00A97B8C"/>
    <w:rsid w:val="00A97C86"/>
    <w:rsid w:val="00A97D0F"/>
    <w:rsid w:val="00A97E7B"/>
    <w:rsid w:val="00AA0003"/>
    <w:rsid w:val="00AA0490"/>
    <w:rsid w:val="00AA0A14"/>
    <w:rsid w:val="00AA0BE7"/>
    <w:rsid w:val="00AA0D9F"/>
    <w:rsid w:val="00AA158B"/>
    <w:rsid w:val="00AA18C8"/>
    <w:rsid w:val="00AA1C91"/>
    <w:rsid w:val="00AA1D12"/>
    <w:rsid w:val="00AA1E65"/>
    <w:rsid w:val="00AA1EEC"/>
    <w:rsid w:val="00AA2061"/>
    <w:rsid w:val="00AA210C"/>
    <w:rsid w:val="00AA2587"/>
    <w:rsid w:val="00AA29F2"/>
    <w:rsid w:val="00AA2CC7"/>
    <w:rsid w:val="00AA2CD8"/>
    <w:rsid w:val="00AA2D01"/>
    <w:rsid w:val="00AA306D"/>
    <w:rsid w:val="00AA30A2"/>
    <w:rsid w:val="00AA3193"/>
    <w:rsid w:val="00AA33AB"/>
    <w:rsid w:val="00AA34E4"/>
    <w:rsid w:val="00AA3692"/>
    <w:rsid w:val="00AA3845"/>
    <w:rsid w:val="00AA3927"/>
    <w:rsid w:val="00AA3B44"/>
    <w:rsid w:val="00AA3FF1"/>
    <w:rsid w:val="00AA423F"/>
    <w:rsid w:val="00AA44AF"/>
    <w:rsid w:val="00AA461D"/>
    <w:rsid w:val="00AA4757"/>
    <w:rsid w:val="00AA4B1B"/>
    <w:rsid w:val="00AA4B7A"/>
    <w:rsid w:val="00AA4E9F"/>
    <w:rsid w:val="00AA53C6"/>
    <w:rsid w:val="00AA5584"/>
    <w:rsid w:val="00AA55DF"/>
    <w:rsid w:val="00AA5960"/>
    <w:rsid w:val="00AA5A00"/>
    <w:rsid w:val="00AA5C8F"/>
    <w:rsid w:val="00AA5E03"/>
    <w:rsid w:val="00AA6026"/>
    <w:rsid w:val="00AA6206"/>
    <w:rsid w:val="00AA630A"/>
    <w:rsid w:val="00AA6334"/>
    <w:rsid w:val="00AA69EF"/>
    <w:rsid w:val="00AA6B64"/>
    <w:rsid w:val="00AA6F9A"/>
    <w:rsid w:val="00AA71B0"/>
    <w:rsid w:val="00AA7209"/>
    <w:rsid w:val="00AA76E9"/>
    <w:rsid w:val="00AA7C4F"/>
    <w:rsid w:val="00AB001C"/>
    <w:rsid w:val="00AB0022"/>
    <w:rsid w:val="00AB00CD"/>
    <w:rsid w:val="00AB02C8"/>
    <w:rsid w:val="00AB06B8"/>
    <w:rsid w:val="00AB09D8"/>
    <w:rsid w:val="00AB0ADE"/>
    <w:rsid w:val="00AB0CA0"/>
    <w:rsid w:val="00AB102D"/>
    <w:rsid w:val="00AB17FB"/>
    <w:rsid w:val="00AB18DF"/>
    <w:rsid w:val="00AB1A33"/>
    <w:rsid w:val="00AB1ACE"/>
    <w:rsid w:val="00AB1B3E"/>
    <w:rsid w:val="00AB1C99"/>
    <w:rsid w:val="00AB1F85"/>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8F2"/>
    <w:rsid w:val="00AB69A5"/>
    <w:rsid w:val="00AB6A9E"/>
    <w:rsid w:val="00AB6CC0"/>
    <w:rsid w:val="00AB6D62"/>
    <w:rsid w:val="00AB6E20"/>
    <w:rsid w:val="00AB700A"/>
    <w:rsid w:val="00AB7134"/>
    <w:rsid w:val="00AB76D5"/>
    <w:rsid w:val="00AB7787"/>
    <w:rsid w:val="00AB78AC"/>
    <w:rsid w:val="00AB78B0"/>
    <w:rsid w:val="00AB7A88"/>
    <w:rsid w:val="00AC0732"/>
    <w:rsid w:val="00AC1191"/>
    <w:rsid w:val="00AC1281"/>
    <w:rsid w:val="00AC1C34"/>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65A"/>
    <w:rsid w:val="00AC4890"/>
    <w:rsid w:val="00AC4AFB"/>
    <w:rsid w:val="00AC4C63"/>
    <w:rsid w:val="00AC4D53"/>
    <w:rsid w:val="00AC4E2E"/>
    <w:rsid w:val="00AC4EAF"/>
    <w:rsid w:val="00AC4EEF"/>
    <w:rsid w:val="00AC50FD"/>
    <w:rsid w:val="00AC5523"/>
    <w:rsid w:val="00AC5688"/>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62"/>
    <w:rsid w:val="00AC7D85"/>
    <w:rsid w:val="00AC7E94"/>
    <w:rsid w:val="00AD0280"/>
    <w:rsid w:val="00AD06CA"/>
    <w:rsid w:val="00AD0A62"/>
    <w:rsid w:val="00AD0A67"/>
    <w:rsid w:val="00AD0ED1"/>
    <w:rsid w:val="00AD0F97"/>
    <w:rsid w:val="00AD12BD"/>
    <w:rsid w:val="00AD137E"/>
    <w:rsid w:val="00AD15A3"/>
    <w:rsid w:val="00AD163D"/>
    <w:rsid w:val="00AD1A35"/>
    <w:rsid w:val="00AD1DFE"/>
    <w:rsid w:val="00AD1F06"/>
    <w:rsid w:val="00AD2029"/>
    <w:rsid w:val="00AD2081"/>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D4A"/>
    <w:rsid w:val="00AD5FB4"/>
    <w:rsid w:val="00AD60CA"/>
    <w:rsid w:val="00AD62B1"/>
    <w:rsid w:val="00AD6307"/>
    <w:rsid w:val="00AD63A3"/>
    <w:rsid w:val="00AD63BE"/>
    <w:rsid w:val="00AD64A6"/>
    <w:rsid w:val="00AD67DC"/>
    <w:rsid w:val="00AD69F2"/>
    <w:rsid w:val="00AD6B71"/>
    <w:rsid w:val="00AD6C4E"/>
    <w:rsid w:val="00AD6C7F"/>
    <w:rsid w:val="00AD6DB7"/>
    <w:rsid w:val="00AD6E27"/>
    <w:rsid w:val="00AD70C9"/>
    <w:rsid w:val="00AD7115"/>
    <w:rsid w:val="00AD732B"/>
    <w:rsid w:val="00AD7487"/>
    <w:rsid w:val="00AD75A6"/>
    <w:rsid w:val="00AD7927"/>
    <w:rsid w:val="00AD79D8"/>
    <w:rsid w:val="00AD7BF1"/>
    <w:rsid w:val="00AD7C65"/>
    <w:rsid w:val="00AE0826"/>
    <w:rsid w:val="00AE0A85"/>
    <w:rsid w:val="00AE0C27"/>
    <w:rsid w:val="00AE0C68"/>
    <w:rsid w:val="00AE0D23"/>
    <w:rsid w:val="00AE0E65"/>
    <w:rsid w:val="00AE0E9E"/>
    <w:rsid w:val="00AE11DE"/>
    <w:rsid w:val="00AE12FE"/>
    <w:rsid w:val="00AE1418"/>
    <w:rsid w:val="00AE14B7"/>
    <w:rsid w:val="00AE167E"/>
    <w:rsid w:val="00AE183B"/>
    <w:rsid w:val="00AE189F"/>
    <w:rsid w:val="00AE1A11"/>
    <w:rsid w:val="00AE1F9D"/>
    <w:rsid w:val="00AE2205"/>
    <w:rsid w:val="00AE232B"/>
    <w:rsid w:val="00AE267E"/>
    <w:rsid w:val="00AE27D6"/>
    <w:rsid w:val="00AE299A"/>
    <w:rsid w:val="00AE2BFE"/>
    <w:rsid w:val="00AE2C9C"/>
    <w:rsid w:val="00AE2CF5"/>
    <w:rsid w:val="00AE2F9A"/>
    <w:rsid w:val="00AE3004"/>
    <w:rsid w:val="00AE3789"/>
    <w:rsid w:val="00AE37AF"/>
    <w:rsid w:val="00AE3CE1"/>
    <w:rsid w:val="00AE4318"/>
    <w:rsid w:val="00AE4557"/>
    <w:rsid w:val="00AE4A1F"/>
    <w:rsid w:val="00AE4B5C"/>
    <w:rsid w:val="00AE4C51"/>
    <w:rsid w:val="00AE4C55"/>
    <w:rsid w:val="00AE4D78"/>
    <w:rsid w:val="00AE4E65"/>
    <w:rsid w:val="00AE4F01"/>
    <w:rsid w:val="00AE5323"/>
    <w:rsid w:val="00AE552C"/>
    <w:rsid w:val="00AE567B"/>
    <w:rsid w:val="00AE5749"/>
    <w:rsid w:val="00AE58A7"/>
    <w:rsid w:val="00AE5907"/>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0D65"/>
    <w:rsid w:val="00AF12B6"/>
    <w:rsid w:val="00AF1414"/>
    <w:rsid w:val="00AF1710"/>
    <w:rsid w:val="00AF1839"/>
    <w:rsid w:val="00AF1B1E"/>
    <w:rsid w:val="00AF1D56"/>
    <w:rsid w:val="00AF2269"/>
    <w:rsid w:val="00AF22BA"/>
    <w:rsid w:val="00AF27DA"/>
    <w:rsid w:val="00AF28B0"/>
    <w:rsid w:val="00AF2BB4"/>
    <w:rsid w:val="00AF2C3D"/>
    <w:rsid w:val="00AF2DED"/>
    <w:rsid w:val="00AF3124"/>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C2C"/>
    <w:rsid w:val="00AF5F78"/>
    <w:rsid w:val="00AF6066"/>
    <w:rsid w:val="00AF63A9"/>
    <w:rsid w:val="00AF6475"/>
    <w:rsid w:val="00AF6591"/>
    <w:rsid w:val="00AF65AB"/>
    <w:rsid w:val="00AF66A8"/>
    <w:rsid w:val="00AF66F1"/>
    <w:rsid w:val="00AF6AE3"/>
    <w:rsid w:val="00AF6B1B"/>
    <w:rsid w:val="00AF6B2C"/>
    <w:rsid w:val="00AF6BBB"/>
    <w:rsid w:val="00AF6EAD"/>
    <w:rsid w:val="00AF710B"/>
    <w:rsid w:val="00AF738A"/>
    <w:rsid w:val="00AF76BE"/>
    <w:rsid w:val="00AF78BD"/>
    <w:rsid w:val="00AF7C78"/>
    <w:rsid w:val="00AF7CAD"/>
    <w:rsid w:val="00AF7D02"/>
    <w:rsid w:val="00AF7F09"/>
    <w:rsid w:val="00B001C7"/>
    <w:rsid w:val="00B002BA"/>
    <w:rsid w:val="00B00306"/>
    <w:rsid w:val="00B00522"/>
    <w:rsid w:val="00B00772"/>
    <w:rsid w:val="00B0088B"/>
    <w:rsid w:val="00B008B5"/>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844"/>
    <w:rsid w:val="00B02A0E"/>
    <w:rsid w:val="00B02A4C"/>
    <w:rsid w:val="00B02ACA"/>
    <w:rsid w:val="00B02B24"/>
    <w:rsid w:val="00B02DD3"/>
    <w:rsid w:val="00B0301F"/>
    <w:rsid w:val="00B030E1"/>
    <w:rsid w:val="00B03101"/>
    <w:rsid w:val="00B03793"/>
    <w:rsid w:val="00B0379E"/>
    <w:rsid w:val="00B039CE"/>
    <w:rsid w:val="00B03B73"/>
    <w:rsid w:val="00B03D26"/>
    <w:rsid w:val="00B03D96"/>
    <w:rsid w:val="00B03E54"/>
    <w:rsid w:val="00B040DD"/>
    <w:rsid w:val="00B0449F"/>
    <w:rsid w:val="00B0490B"/>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64"/>
    <w:rsid w:val="00B060E7"/>
    <w:rsid w:val="00B06598"/>
    <w:rsid w:val="00B06AF4"/>
    <w:rsid w:val="00B06C77"/>
    <w:rsid w:val="00B06D40"/>
    <w:rsid w:val="00B075EC"/>
    <w:rsid w:val="00B07CBE"/>
    <w:rsid w:val="00B07F35"/>
    <w:rsid w:val="00B10089"/>
    <w:rsid w:val="00B1093D"/>
    <w:rsid w:val="00B10943"/>
    <w:rsid w:val="00B10977"/>
    <w:rsid w:val="00B10BD1"/>
    <w:rsid w:val="00B10E06"/>
    <w:rsid w:val="00B10FC2"/>
    <w:rsid w:val="00B111BF"/>
    <w:rsid w:val="00B11279"/>
    <w:rsid w:val="00B114C4"/>
    <w:rsid w:val="00B115A1"/>
    <w:rsid w:val="00B11882"/>
    <w:rsid w:val="00B118D4"/>
    <w:rsid w:val="00B11CCC"/>
    <w:rsid w:val="00B11E29"/>
    <w:rsid w:val="00B11EA9"/>
    <w:rsid w:val="00B11F28"/>
    <w:rsid w:val="00B12440"/>
    <w:rsid w:val="00B12812"/>
    <w:rsid w:val="00B12AC3"/>
    <w:rsid w:val="00B12BA3"/>
    <w:rsid w:val="00B12F31"/>
    <w:rsid w:val="00B12F78"/>
    <w:rsid w:val="00B137A8"/>
    <w:rsid w:val="00B137BE"/>
    <w:rsid w:val="00B137D3"/>
    <w:rsid w:val="00B13801"/>
    <w:rsid w:val="00B1388A"/>
    <w:rsid w:val="00B13D04"/>
    <w:rsid w:val="00B13EAA"/>
    <w:rsid w:val="00B13F1F"/>
    <w:rsid w:val="00B13F80"/>
    <w:rsid w:val="00B1400C"/>
    <w:rsid w:val="00B1473E"/>
    <w:rsid w:val="00B147CC"/>
    <w:rsid w:val="00B1489F"/>
    <w:rsid w:val="00B148D4"/>
    <w:rsid w:val="00B14D07"/>
    <w:rsid w:val="00B150B5"/>
    <w:rsid w:val="00B15141"/>
    <w:rsid w:val="00B151C6"/>
    <w:rsid w:val="00B15444"/>
    <w:rsid w:val="00B155A9"/>
    <w:rsid w:val="00B1562D"/>
    <w:rsid w:val="00B15897"/>
    <w:rsid w:val="00B158FF"/>
    <w:rsid w:val="00B15A0F"/>
    <w:rsid w:val="00B15AD4"/>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0ED8"/>
    <w:rsid w:val="00B21016"/>
    <w:rsid w:val="00B211C8"/>
    <w:rsid w:val="00B215F9"/>
    <w:rsid w:val="00B216F2"/>
    <w:rsid w:val="00B21BE4"/>
    <w:rsid w:val="00B21CA7"/>
    <w:rsid w:val="00B21D72"/>
    <w:rsid w:val="00B21D85"/>
    <w:rsid w:val="00B21DF9"/>
    <w:rsid w:val="00B21E4B"/>
    <w:rsid w:val="00B21F19"/>
    <w:rsid w:val="00B2224D"/>
    <w:rsid w:val="00B22780"/>
    <w:rsid w:val="00B227BE"/>
    <w:rsid w:val="00B2281D"/>
    <w:rsid w:val="00B232DE"/>
    <w:rsid w:val="00B233A2"/>
    <w:rsid w:val="00B233A9"/>
    <w:rsid w:val="00B236BE"/>
    <w:rsid w:val="00B2377F"/>
    <w:rsid w:val="00B239CC"/>
    <w:rsid w:val="00B23A1E"/>
    <w:rsid w:val="00B23A32"/>
    <w:rsid w:val="00B23BB1"/>
    <w:rsid w:val="00B2413A"/>
    <w:rsid w:val="00B24292"/>
    <w:rsid w:val="00B24689"/>
    <w:rsid w:val="00B24850"/>
    <w:rsid w:val="00B2498B"/>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5A5"/>
    <w:rsid w:val="00B26690"/>
    <w:rsid w:val="00B26974"/>
    <w:rsid w:val="00B2699C"/>
    <w:rsid w:val="00B269CE"/>
    <w:rsid w:val="00B26AAD"/>
    <w:rsid w:val="00B26B9B"/>
    <w:rsid w:val="00B26BE8"/>
    <w:rsid w:val="00B26E1E"/>
    <w:rsid w:val="00B26EB3"/>
    <w:rsid w:val="00B26F51"/>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B3F"/>
    <w:rsid w:val="00B31E5F"/>
    <w:rsid w:val="00B3225D"/>
    <w:rsid w:val="00B322AA"/>
    <w:rsid w:val="00B322BD"/>
    <w:rsid w:val="00B32607"/>
    <w:rsid w:val="00B32667"/>
    <w:rsid w:val="00B326BE"/>
    <w:rsid w:val="00B32821"/>
    <w:rsid w:val="00B3283B"/>
    <w:rsid w:val="00B3287D"/>
    <w:rsid w:val="00B32BDD"/>
    <w:rsid w:val="00B32CE3"/>
    <w:rsid w:val="00B32EA2"/>
    <w:rsid w:val="00B332E7"/>
    <w:rsid w:val="00B3335E"/>
    <w:rsid w:val="00B3346C"/>
    <w:rsid w:val="00B33595"/>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3E"/>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60B"/>
    <w:rsid w:val="00B37697"/>
    <w:rsid w:val="00B377CE"/>
    <w:rsid w:val="00B378D0"/>
    <w:rsid w:val="00B37A1C"/>
    <w:rsid w:val="00B37A76"/>
    <w:rsid w:val="00B37DD8"/>
    <w:rsid w:val="00B37E1E"/>
    <w:rsid w:val="00B37EA4"/>
    <w:rsid w:val="00B37FB9"/>
    <w:rsid w:val="00B37FEA"/>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7E"/>
    <w:rsid w:val="00B451FD"/>
    <w:rsid w:val="00B45589"/>
    <w:rsid w:val="00B455CD"/>
    <w:rsid w:val="00B45641"/>
    <w:rsid w:val="00B4593B"/>
    <w:rsid w:val="00B459C5"/>
    <w:rsid w:val="00B45A61"/>
    <w:rsid w:val="00B45AF6"/>
    <w:rsid w:val="00B45E03"/>
    <w:rsid w:val="00B462D6"/>
    <w:rsid w:val="00B463C6"/>
    <w:rsid w:val="00B463DB"/>
    <w:rsid w:val="00B46420"/>
    <w:rsid w:val="00B46657"/>
    <w:rsid w:val="00B466BA"/>
    <w:rsid w:val="00B46702"/>
    <w:rsid w:val="00B46A9D"/>
    <w:rsid w:val="00B46B09"/>
    <w:rsid w:val="00B46BBB"/>
    <w:rsid w:val="00B46BD6"/>
    <w:rsid w:val="00B46D01"/>
    <w:rsid w:val="00B46DA2"/>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96"/>
    <w:rsid w:val="00B51420"/>
    <w:rsid w:val="00B51526"/>
    <w:rsid w:val="00B515CA"/>
    <w:rsid w:val="00B519BC"/>
    <w:rsid w:val="00B51A40"/>
    <w:rsid w:val="00B51ABE"/>
    <w:rsid w:val="00B51D13"/>
    <w:rsid w:val="00B5201F"/>
    <w:rsid w:val="00B5218E"/>
    <w:rsid w:val="00B52260"/>
    <w:rsid w:val="00B52559"/>
    <w:rsid w:val="00B52624"/>
    <w:rsid w:val="00B52646"/>
    <w:rsid w:val="00B529F2"/>
    <w:rsid w:val="00B52AAD"/>
    <w:rsid w:val="00B531A6"/>
    <w:rsid w:val="00B5327E"/>
    <w:rsid w:val="00B535C6"/>
    <w:rsid w:val="00B53CDF"/>
    <w:rsid w:val="00B53E6B"/>
    <w:rsid w:val="00B53EDC"/>
    <w:rsid w:val="00B53EF5"/>
    <w:rsid w:val="00B53F8F"/>
    <w:rsid w:val="00B54242"/>
    <w:rsid w:val="00B5428C"/>
    <w:rsid w:val="00B54349"/>
    <w:rsid w:val="00B5475E"/>
    <w:rsid w:val="00B5476B"/>
    <w:rsid w:val="00B548A3"/>
    <w:rsid w:val="00B54989"/>
    <w:rsid w:val="00B5517E"/>
    <w:rsid w:val="00B55256"/>
    <w:rsid w:val="00B553CF"/>
    <w:rsid w:val="00B555B8"/>
    <w:rsid w:val="00B556AC"/>
    <w:rsid w:val="00B5584F"/>
    <w:rsid w:val="00B558C7"/>
    <w:rsid w:val="00B55ACA"/>
    <w:rsid w:val="00B55D21"/>
    <w:rsid w:val="00B55D3B"/>
    <w:rsid w:val="00B55FBC"/>
    <w:rsid w:val="00B56069"/>
    <w:rsid w:val="00B5612F"/>
    <w:rsid w:val="00B561D5"/>
    <w:rsid w:val="00B566A3"/>
    <w:rsid w:val="00B566E0"/>
    <w:rsid w:val="00B5685D"/>
    <w:rsid w:val="00B569CF"/>
    <w:rsid w:val="00B56BD4"/>
    <w:rsid w:val="00B56CC5"/>
    <w:rsid w:val="00B56D07"/>
    <w:rsid w:val="00B57019"/>
    <w:rsid w:val="00B571E5"/>
    <w:rsid w:val="00B5752D"/>
    <w:rsid w:val="00B57861"/>
    <w:rsid w:val="00B57A15"/>
    <w:rsid w:val="00B57B2E"/>
    <w:rsid w:val="00B57D5C"/>
    <w:rsid w:val="00B57EC6"/>
    <w:rsid w:val="00B607B8"/>
    <w:rsid w:val="00B60914"/>
    <w:rsid w:val="00B60E6E"/>
    <w:rsid w:val="00B610DB"/>
    <w:rsid w:val="00B61204"/>
    <w:rsid w:val="00B6147B"/>
    <w:rsid w:val="00B615DB"/>
    <w:rsid w:val="00B61618"/>
    <w:rsid w:val="00B616A2"/>
    <w:rsid w:val="00B6184F"/>
    <w:rsid w:val="00B618A3"/>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44"/>
    <w:rsid w:val="00B63870"/>
    <w:rsid w:val="00B6394B"/>
    <w:rsid w:val="00B64053"/>
    <w:rsid w:val="00B640AB"/>
    <w:rsid w:val="00B64398"/>
    <w:rsid w:val="00B64484"/>
    <w:rsid w:val="00B645EE"/>
    <w:rsid w:val="00B645F8"/>
    <w:rsid w:val="00B64649"/>
    <w:rsid w:val="00B646A6"/>
    <w:rsid w:val="00B64AF5"/>
    <w:rsid w:val="00B64DCE"/>
    <w:rsid w:val="00B64F00"/>
    <w:rsid w:val="00B64F64"/>
    <w:rsid w:val="00B64FC1"/>
    <w:rsid w:val="00B650CA"/>
    <w:rsid w:val="00B652B0"/>
    <w:rsid w:val="00B65379"/>
    <w:rsid w:val="00B6543F"/>
    <w:rsid w:val="00B65611"/>
    <w:rsid w:val="00B657B5"/>
    <w:rsid w:val="00B65914"/>
    <w:rsid w:val="00B65D1C"/>
    <w:rsid w:val="00B65DAF"/>
    <w:rsid w:val="00B6622A"/>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B47"/>
    <w:rsid w:val="00B71BDC"/>
    <w:rsid w:val="00B71F08"/>
    <w:rsid w:val="00B72184"/>
    <w:rsid w:val="00B7273B"/>
    <w:rsid w:val="00B727B8"/>
    <w:rsid w:val="00B72C1B"/>
    <w:rsid w:val="00B73168"/>
    <w:rsid w:val="00B73259"/>
    <w:rsid w:val="00B733E4"/>
    <w:rsid w:val="00B73453"/>
    <w:rsid w:val="00B737C7"/>
    <w:rsid w:val="00B737D9"/>
    <w:rsid w:val="00B73A1F"/>
    <w:rsid w:val="00B73B14"/>
    <w:rsid w:val="00B73EF5"/>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77F42"/>
    <w:rsid w:val="00B803E9"/>
    <w:rsid w:val="00B80460"/>
    <w:rsid w:val="00B8053A"/>
    <w:rsid w:val="00B8053B"/>
    <w:rsid w:val="00B8065D"/>
    <w:rsid w:val="00B80733"/>
    <w:rsid w:val="00B80795"/>
    <w:rsid w:val="00B809FB"/>
    <w:rsid w:val="00B80B77"/>
    <w:rsid w:val="00B80F5B"/>
    <w:rsid w:val="00B810CC"/>
    <w:rsid w:val="00B812A3"/>
    <w:rsid w:val="00B81578"/>
    <w:rsid w:val="00B81684"/>
    <w:rsid w:val="00B817F4"/>
    <w:rsid w:val="00B8193C"/>
    <w:rsid w:val="00B81A89"/>
    <w:rsid w:val="00B81AB6"/>
    <w:rsid w:val="00B81B2E"/>
    <w:rsid w:val="00B81BBD"/>
    <w:rsid w:val="00B8206A"/>
    <w:rsid w:val="00B820D0"/>
    <w:rsid w:val="00B82158"/>
    <w:rsid w:val="00B821AB"/>
    <w:rsid w:val="00B822B8"/>
    <w:rsid w:val="00B822CA"/>
    <w:rsid w:val="00B82330"/>
    <w:rsid w:val="00B824A9"/>
    <w:rsid w:val="00B824AB"/>
    <w:rsid w:val="00B824FE"/>
    <w:rsid w:val="00B827FA"/>
    <w:rsid w:val="00B8284A"/>
    <w:rsid w:val="00B82895"/>
    <w:rsid w:val="00B828E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6C0"/>
    <w:rsid w:val="00B857A4"/>
    <w:rsid w:val="00B857F1"/>
    <w:rsid w:val="00B85E03"/>
    <w:rsid w:val="00B85E7D"/>
    <w:rsid w:val="00B85F67"/>
    <w:rsid w:val="00B862BD"/>
    <w:rsid w:val="00B86557"/>
    <w:rsid w:val="00B86686"/>
    <w:rsid w:val="00B86734"/>
    <w:rsid w:val="00B86853"/>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A77"/>
    <w:rsid w:val="00B90BC9"/>
    <w:rsid w:val="00B90DC8"/>
    <w:rsid w:val="00B91012"/>
    <w:rsid w:val="00B910F5"/>
    <w:rsid w:val="00B9110D"/>
    <w:rsid w:val="00B912E1"/>
    <w:rsid w:val="00B91356"/>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6D3"/>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9F"/>
    <w:rsid w:val="00B96CBF"/>
    <w:rsid w:val="00B96CF0"/>
    <w:rsid w:val="00B96DA2"/>
    <w:rsid w:val="00B96FC5"/>
    <w:rsid w:val="00B9711B"/>
    <w:rsid w:val="00B9729B"/>
    <w:rsid w:val="00B97332"/>
    <w:rsid w:val="00B973C8"/>
    <w:rsid w:val="00B9770B"/>
    <w:rsid w:val="00B977E6"/>
    <w:rsid w:val="00B97A11"/>
    <w:rsid w:val="00B97B85"/>
    <w:rsid w:val="00BA0223"/>
    <w:rsid w:val="00BA067F"/>
    <w:rsid w:val="00BA0719"/>
    <w:rsid w:val="00BA08F0"/>
    <w:rsid w:val="00BA0C91"/>
    <w:rsid w:val="00BA0E90"/>
    <w:rsid w:val="00BA13CC"/>
    <w:rsid w:val="00BA13E0"/>
    <w:rsid w:val="00BA1592"/>
    <w:rsid w:val="00BA1689"/>
    <w:rsid w:val="00BA17C4"/>
    <w:rsid w:val="00BA1933"/>
    <w:rsid w:val="00BA1C20"/>
    <w:rsid w:val="00BA1E52"/>
    <w:rsid w:val="00BA2517"/>
    <w:rsid w:val="00BA25EE"/>
    <w:rsid w:val="00BA270E"/>
    <w:rsid w:val="00BA2729"/>
    <w:rsid w:val="00BA283C"/>
    <w:rsid w:val="00BA2A93"/>
    <w:rsid w:val="00BA2AEB"/>
    <w:rsid w:val="00BA2CF9"/>
    <w:rsid w:val="00BA2DED"/>
    <w:rsid w:val="00BA3129"/>
    <w:rsid w:val="00BA33BB"/>
    <w:rsid w:val="00BA36CD"/>
    <w:rsid w:val="00BA3744"/>
    <w:rsid w:val="00BA3913"/>
    <w:rsid w:val="00BA3974"/>
    <w:rsid w:val="00BA3CC9"/>
    <w:rsid w:val="00BA3F29"/>
    <w:rsid w:val="00BA40BE"/>
    <w:rsid w:val="00BA4458"/>
    <w:rsid w:val="00BA470A"/>
    <w:rsid w:val="00BA476B"/>
    <w:rsid w:val="00BA48E0"/>
    <w:rsid w:val="00BA4BD2"/>
    <w:rsid w:val="00BA4C65"/>
    <w:rsid w:val="00BA4D25"/>
    <w:rsid w:val="00BA5267"/>
    <w:rsid w:val="00BA52C6"/>
    <w:rsid w:val="00BA5346"/>
    <w:rsid w:val="00BA54FB"/>
    <w:rsid w:val="00BA557D"/>
    <w:rsid w:val="00BA5C21"/>
    <w:rsid w:val="00BA5C97"/>
    <w:rsid w:val="00BA5EFB"/>
    <w:rsid w:val="00BA605A"/>
    <w:rsid w:val="00BA61F2"/>
    <w:rsid w:val="00BA6282"/>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B8"/>
    <w:rsid w:val="00BB070E"/>
    <w:rsid w:val="00BB0B3E"/>
    <w:rsid w:val="00BB0C7B"/>
    <w:rsid w:val="00BB0D75"/>
    <w:rsid w:val="00BB0E29"/>
    <w:rsid w:val="00BB1318"/>
    <w:rsid w:val="00BB1451"/>
    <w:rsid w:val="00BB1537"/>
    <w:rsid w:val="00BB155C"/>
    <w:rsid w:val="00BB1966"/>
    <w:rsid w:val="00BB1B16"/>
    <w:rsid w:val="00BB1B24"/>
    <w:rsid w:val="00BB1C4B"/>
    <w:rsid w:val="00BB1C4F"/>
    <w:rsid w:val="00BB1D50"/>
    <w:rsid w:val="00BB225D"/>
    <w:rsid w:val="00BB22BD"/>
    <w:rsid w:val="00BB269C"/>
    <w:rsid w:val="00BB2D6E"/>
    <w:rsid w:val="00BB3087"/>
    <w:rsid w:val="00BB317E"/>
    <w:rsid w:val="00BB3303"/>
    <w:rsid w:val="00BB3355"/>
    <w:rsid w:val="00BB3479"/>
    <w:rsid w:val="00BB365A"/>
    <w:rsid w:val="00BB3E53"/>
    <w:rsid w:val="00BB3F4C"/>
    <w:rsid w:val="00BB3F75"/>
    <w:rsid w:val="00BB3F8F"/>
    <w:rsid w:val="00BB4051"/>
    <w:rsid w:val="00BB424D"/>
    <w:rsid w:val="00BB449D"/>
    <w:rsid w:val="00BB4844"/>
    <w:rsid w:val="00BB493B"/>
    <w:rsid w:val="00BB4A42"/>
    <w:rsid w:val="00BB4C26"/>
    <w:rsid w:val="00BB50C0"/>
    <w:rsid w:val="00BB5321"/>
    <w:rsid w:val="00BB56F2"/>
    <w:rsid w:val="00BB56F3"/>
    <w:rsid w:val="00BB5893"/>
    <w:rsid w:val="00BB5BE7"/>
    <w:rsid w:val="00BB5C62"/>
    <w:rsid w:val="00BB5E79"/>
    <w:rsid w:val="00BB5EB1"/>
    <w:rsid w:val="00BB61DC"/>
    <w:rsid w:val="00BB6431"/>
    <w:rsid w:val="00BB6472"/>
    <w:rsid w:val="00BB677A"/>
    <w:rsid w:val="00BB67D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EA9"/>
    <w:rsid w:val="00BC201A"/>
    <w:rsid w:val="00BC2123"/>
    <w:rsid w:val="00BC251D"/>
    <w:rsid w:val="00BC2545"/>
    <w:rsid w:val="00BC2816"/>
    <w:rsid w:val="00BC2877"/>
    <w:rsid w:val="00BC2B92"/>
    <w:rsid w:val="00BC2BC7"/>
    <w:rsid w:val="00BC2EB7"/>
    <w:rsid w:val="00BC2F45"/>
    <w:rsid w:val="00BC2F6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8A"/>
    <w:rsid w:val="00BC54F7"/>
    <w:rsid w:val="00BC5675"/>
    <w:rsid w:val="00BC5B06"/>
    <w:rsid w:val="00BC5CE2"/>
    <w:rsid w:val="00BC600D"/>
    <w:rsid w:val="00BC6064"/>
    <w:rsid w:val="00BC65C5"/>
    <w:rsid w:val="00BC6613"/>
    <w:rsid w:val="00BC6A16"/>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4F4"/>
    <w:rsid w:val="00BD3719"/>
    <w:rsid w:val="00BD3837"/>
    <w:rsid w:val="00BD386B"/>
    <w:rsid w:val="00BD3C55"/>
    <w:rsid w:val="00BD3C69"/>
    <w:rsid w:val="00BD3D7A"/>
    <w:rsid w:val="00BD409E"/>
    <w:rsid w:val="00BD42C4"/>
    <w:rsid w:val="00BD46AB"/>
    <w:rsid w:val="00BD49A2"/>
    <w:rsid w:val="00BD4CA9"/>
    <w:rsid w:val="00BD5035"/>
    <w:rsid w:val="00BD58A8"/>
    <w:rsid w:val="00BD5A26"/>
    <w:rsid w:val="00BD5B23"/>
    <w:rsid w:val="00BD5CE6"/>
    <w:rsid w:val="00BD5FA4"/>
    <w:rsid w:val="00BD62BB"/>
    <w:rsid w:val="00BD6457"/>
    <w:rsid w:val="00BD6509"/>
    <w:rsid w:val="00BD66A1"/>
    <w:rsid w:val="00BD66ED"/>
    <w:rsid w:val="00BD67BA"/>
    <w:rsid w:val="00BD689C"/>
    <w:rsid w:val="00BD6A22"/>
    <w:rsid w:val="00BD6B6F"/>
    <w:rsid w:val="00BD6CD6"/>
    <w:rsid w:val="00BD7098"/>
    <w:rsid w:val="00BD730C"/>
    <w:rsid w:val="00BD78EF"/>
    <w:rsid w:val="00BD7959"/>
    <w:rsid w:val="00BD79AF"/>
    <w:rsid w:val="00BD7A82"/>
    <w:rsid w:val="00BD7E27"/>
    <w:rsid w:val="00BD7F9E"/>
    <w:rsid w:val="00BE00A9"/>
    <w:rsid w:val="00BE0101"/>
    <w:rsid w:val="00BE0140"/>
    <w:rsid w:val="00BE0702"/>
    <w:rsid w:val="00BE072F"/>
    <w:rsid w:val="00BE07CB"/>
    <w:rsid w:val="00BE093B"/>
    <w:rsid w:val="00BE097B"/>
    <w:rsid w:val="00BE0FD5"/>
    <w:rsid w:val="00BE12C5"/>
    <w:rsid w:val="00BE13B8"/>
    <w:rsid w:val="00BE16C6"/>
    <w:rsid w:val="00BE1959"/>
    <w:rsid w:val="00BE197A"/>
    <w:rsid w:val="00BE1A06"/>
    <w:rsid w:val="00BE1BF0"/>
    <w:rsid w:val="00BE1D77"/>
    <w:rsid w:val="00BE2150"/>
    <w:rsid w:val="00BE269D"/>
    <w:rsid w:val="00BE27B1"/>
    <w:rsid w:val="00BE285C"/>
    <w:rsid w:val="00BE28ED"/>
    <w:rsid w:val="00BE28FE"/>
    <w:rsid w:val="00BE2912"/>
    <w:rsid w:val="00BE312F"/>
    <w:rsid w:val="00BE3200"/>
    <w:rsid w:val="00BE3466"/>
    <w:rsid w:val="00BE3629"/>
    <w:rsid w:val="00BE3EA0"/>
    <w:rsid w:val="00BE403F"/>
    <w:rsid w:val="00BE4094"/>
    <w:rsid w:val="00BE475F"/>
    <w:rsid w:val="00BE4CF3"/>
    <w:rsid w:val="00BE4DE7"/>
    <w:rsid w:val="00BE4E22"/>
    <w:rsid w:val="00BE507F"/>
    <w:rsid w:val="00BE52B6"/>
    <w:rsid w:val="00BE5519"/>
    <w:rsid w:val="00BE57B1"/>
    <w:rsid w:val="00BE57D3"/>
    <w:rsid w:val="00BE5813"/>
    <w:rsid w:val="00BE59C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18"/>
    <w:rsid w:val="00BE7B27"/>
    <w:rsid w:val="00BE7B8D"/>
    <w:rsid w:val="00BE7C48"/>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0FF"/>
    <w:rsid w:val="00BF120B"/>
    <w:rsid w:val="00BF12B0"/>
    <w:rsid w:val="00BF1309"/>
    <w:rsid w:val="00BF18A7"/>
    <w:rsid w:val="00BF1B36"/>
    <w:rsid w:val="00BF21F5"/>
    <w:rsid w:val="00BF220D"/>
    <w:rsid w:val="00BF2372"/>
    <w:rsid w:val="00BF265F"/>
    <w:rsid w:val="00BF2683"/>
    <w:rsid w:val="00BF2817"/>
    <w:rsid w:val="00BF29A1"/>
    <w:rsid w:val="00BF2A39"/>
    <w:rsid w:val="00BF2DF5"/>
    <w:rsid w:val="00BF2F3D"/>
    <w:rsid w:val="00BF31CB"/>
    <w:rsid w:val="00BF33B8"/>
    <w:rsid w:val="00BF3526"/>
    <w:rsid w:val="00BF3B91"/>
    <w:rsid w:val="00BF3C10"/>
    <w:rsid w:val="00BF3DCE"/>
    <w:rsid w:val="00BF3FFA"/>
    <w:rsid w:val="00BF4228"/>
    <w:rsid w:val="00BF437B"/>
    <w:rsid w:val="00BF46F1"/>
    <w:rsid w:val="00BF479D"/>
    <w:rsid w:val="00BF47D7"/>
    <w:rsid w:val="00BF4A43"/>
    <w:rsid w:val="00BF4B69"/>
    <w:rsid w:val="00BF4C6C"/>
    <w:rsid w:val="00BF500F"/>
    <w:rsid w:val="00BF5325"/>
    <w:rsid w:val="00BF5331"/>
    <w:rsid w:val="00BF536E"/>
    <w:rsid w:val="00BF56A8"/>
    <w:rsid w:val="00BF56FC"/>
    <w:rsid w:val="00BF58DB"/>
    <w:rsid w:val="00BF5A04"/>
    <w:rsid w:val="00BF5B29"/>
    <w:rsid w:val="00BF5C2F"/>
    <w:rsid w:val="00BF60E3"/>
    <w:rsid w:val="00BF6553"/>
    <w:rsid w:val="00BF6A30"/>
    <w:rsid w:val="00BF6A78"/>
    <w:rsid w:val="00BF6B9B"/>
    <w:rsid w:val="00BF6C19"/>
    <w:rsid w:val="00BF6D85"/>
    <w:rsid w:val="00BF6F8F"/>
    <w:rsid w:val="00BF6FBF"/>
    <w:rsid w:val="00BF70A1"/>
    <w:rsid w:val="00BF70F8"/>
    <w:rsid w:val="00BF7219"/>
    <w:rsid w:val="00BF7500"/>
    <w:rsid w:val="00BF789D"/>
    <w:rsid w:val="00BF7B13"/>
    <w:rsid w:val="00BF7BFA"/>
    <w:rsid w:val="00BF7CD8"/>
    <w:rsid w:val="00BF7D34"/>
    <w:rsid w:val="00BF7D39"/>
    <w:rsid w:val="00BF7D43"/>
    <w:rsid w:val="00C00067"/>
    <w:rsid w:val="00C003A8"/>
    <w:rsid w:val="00C004B6"/>
    <w:rsid w:val="00C00642"/>
    <w:rsid w:val="00C006F3"/>
    <w:rsid w:val="00C0084B"/>
    <w:rsid w:val="00C00957"/>
    <w:rsid w:val="00C00D90"/>
    <w:rsid w:val="00C00DE2"/>
    <w:rsid w:val="00C00F1A"/>
    <w:rsid w:val="00C010F5"/>
    <w:rsid w:val="00C011EF"/>
    <w:rsid w:val="00C01295"/>
    <w:rsid w:val="00C013AE"/>
    <w:rsid w:val="00C013E5"/>
    <w:rsid w:val="00C0141F"/>
    <w:rsid w:val="00C01477"/>
    <w:rsid w:val="00C0150C"/>
    <w:rsid w:val="00C01835"/>
    <w:rsid w:val="00C01A25"/>
    <w:rsid w:val="00C01ABC"/>
    <w:rsid w:val="00C01D5C"/>
    <w:rsid w:val="00C01DA4"/>
    <w:rsid w:val="00C02026"/>
    <w:rsid w:val="00C02044"/>
    <w:rsid w:val="00C02192"/>
    <w:rsid w:val="00C021AA"/>
    <w:rsid w:val="00C02290"/>
    <w:rsid w:val="00C023D5"/>
    <w:rsid w:val="00C023FA"/>
    <w:rsid w:val="00C02A28"/>
    <w:rsid w:val="00C02CDE"/>
    <w:rsid w:val="00C02DE3"/>
    <w:rsid w:val="00C03008"/>
    <w:rsid w:val="00C03125"/>
    <w:rsid w:val="00C035E5"/>
    <w:rsid w:val="00C03601"/>
    <w:rsid w:val="00C03761"/>
    <w:rsid w:val="00C03892"/>
    <w:rsid w:val="00C038FD"/>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01"/>
    <w:rsid w:val="00C10E57"/>
    <w:rsid w:val="00C10FD3"/>
    <w:rsid w:val="00C11029"/>
    <w:rsid w:val="00C1114F"/>
    <w:rsid w:val="00C11183"/>
    <w:rsid w:val="00C11197"/>
    <w:rsid w:val="00C11369"/>
    <w:rsid w:val="00C11653"/>
    <w:rsid w:val="00C1168C"/>
    <w:rsid w:val="00C11B20"/>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504"/>
    <w:rsid w:val="00C137A8"/>
    <w:rsid w:val="00C13B18"/>
    <w:rsid w:val="00C13BFC"/>
    <w:rsid w:val="00C13C8A"/>
    <w:rsid w:val="00C13E0B"/>
    <w:rsid w:val="00C13F22"/>
    <w:rsid w:val="00C13F33"/>
    <w:rsid w:val="00C1408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22B"/>
    <w:rsid w:val="00C202D5"/>
    <w:rsid w:val="00C2068D"/>
    <w:rsid w:val="00C206C4"/>
    <w:rsid w:val="00C206DB"/>
    <w:rsid w:val="00C206EC"/>
    <w:rsid w:val="00C2075D"/>
    <w:rsid w:val="00C208AD"/>
    <w:rsid w:val="00C20AFB"/>
    <w:rsid w:val="00C20EB0"/>
    <w:rsid w:val="00C20F77"/>
    <w:rsid w:val="00C212F0"/>
    <w:rsid w:val="00C21B1D"/>
    <w:rsid w:val="00C21FA8"/>
    <w:rsid w:val="00C222CF"/>
    <w:rsid w:val="00C223C2"/>
    <w:rsid w:val="00C228A6"/>
    <w:rsid w:val="00C22A73"/>
    <w:rsid w:val="00C22B7E"/>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45"/>
    <w:rsid w:val="00C275A3"/>
    <w:rsid w:val="00C27818"/>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0"/>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76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E51"/>
    <w:rsid w:val="00C36ECE"/>
    <w:rsid w:val="00C37003"/>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8CE"/>
    <w:rsid w:val="00C42027"/>
    <w:rsid w:val="00C42130"/>
    <w:rsid w:val="00C42501"/>
    <w:rsid w:val="00C42619"/>
    <w:rsid w:val="00C42784"/>
    <w:rsid w:val="00C429E1"/>
    <w:rsid w:val="00C42BD7"/>
    <w:rsid w:val="00C432E0"/>
    <w:rsid w:val="00C434D7"/>
    <w:rsid w:val="00C43681"/>
    <w:rsid w:val="00C438BF"/>
    <w:rsid w:val="00C439F0"/>
    <w:rsid w:val="00C43A6C"/>
    <w:rsid w:val="00C43CE7"/>
    <w:rsid w:val="00C43D02"/>
    <w:rsid w:val="00C43E69"/>
    <w:rsid w:val="00C44189"/>
    <w:rsid w:val="00C4464F"/>
    <w:rsid w:val="00C447FB"/>
    <w:rsid w:val="00C448BB"/>
    <w:rsid w:val="00C44ADA"/>
    <w:rsid w:val="00C44AF6"/>
    <w:rsid w:val="00C44ED7"/>
    <w:rsid w:val="00C45A9C"/>
    <w:rsid w:val="00C45BF6"/>
    <w:rsid w:val="00C4649B"/>
    <w:rsid w:val="00C46635"/>
    <w:rsid w:val="00C468E5"/>
    <w:rsid w:val="00C46B53"/>
    <w:rsid w:val="00C46C7D"/>
    <w:rsid w:val="00C46D8E"/>
    <w:rsid w:val="00C46E10"/>
    <w:rsid w:val="00C4709B"/>
    <w:rsid w:val="00C470AA"/>
    <w:rsid w:val="00C470B6"/>
    <w:rsid w:val="00C470D0"/>
    <w:rsid w:val="00C477FC"/>
    <w:rsid w:val="00C47AE8"/>
    <w:rsid w:val="00C47B5B"/>
    <w:rsid w:val="00C47C56"/>
    <w:rsid w:val="00C47E46"/>
    <w:rsid w:val="00C5028A"/>
    <w:rsid w:val="00C5060F"/>
    <w:rsid w:val="00C5063D"/>
    <w:rsid w:val="00C5078D"/>
    <w:rsid w:val="00C508B7"/>
    <w:rsid w:val="00C50ADC"/>
    <w:rsid w:val="00C50C66"/>
    <w:rsid w:val="00C50DA6"/>
    <w:rsid w:val="00C51119"/>
    <w:rsid w:val="00C5183D"/>
    <w:rsid w:val="00C518B2"/>
    <w:rsid w:val="00C51A39"/>
    <w:rsid w:val="00C51D11"/>
    <w:rsid w:val="00C51EF2"/>
    <w:rsid w:val="00C51FB3"/>
    <w:rsid w:val="00C5257E"/>
    <w:rsid w:val="00C52BEC"/>
    <w:rsid w:val="00C52C1B"/>
    <w:rsid w:val="00C531B4"/>
    <w:rsid w:val="00C531FF"/>
    <w:rsid w:val="00C532F9"/>
    <w:rsid w:val="00C536C2"/>
    <w:rsid w:val="00C53D15"/>
    <w:rsid w:val="00C53D25"/>
    <w:rsid w:val="00C53E22"/>
    <w:rsid w:val="00C53F2D"/>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B6"/>
    <w:rsid w:val="00C569CA"/>
    <w:rsid w:val="00C5707E"/>
    <w:rsid w:val="00C575B7"/>
    <w:rsid w:val="00C57C3F"/>
    <w:rsid w:val="00C57CC6"/>
    <w:rsid w:val="00C57D03"/>
    <w:rsid w:val="00C57DE0"/>
    <w:rsid w:val="00C60108"/>
    <w:rsid w:val="00C60193"/>
    <w:rsid w:val="00C601EB"/>
    <w:rsid w:val="00C605D2"/>
    <w:rsid w:val="00C60806"/>
    <w:rsid w:val="00C609C2"/>
    <w:rsid w:val="00C60B00"/>
    <w:rsid w:val="00C60EC1"/>
    <w:rsid w:val="00C610CC"/>
    <w:rsid w:val="00C6158A"/>
    <w:rsid w:val="00C61893"/>
    <w:rsid w:val="00C619F5"/>
    <w:rsid w:val="00C61AAE"/>
    <w:rsid w:val="00C61B14"/>
    <w:rsid w:val="00C61C57"/>
    <w:rsid w:val="00C61FB2"/>
    <w:rsid w:val="00C62027"/>
    <w:rsid w:val="00C62163"/>
    <w:rsid w:val="00C62568"/>
    <w:rsid w:val="00C62630"/>
    <w:rsid w:val="00C628F6"/>
    <w:rsid w:val="00C62997"/>
    <w:rsid w:val="00C62BE7"/>
    <w:rsid w:val="00C62C31"/>
    <w:rsid w:val="00C62FB1"/>
    <w:rsid w:val="00C62FE7"/>
    <w:rsid w:val="00C632FE"/>
    <w:rsid w:val="00C633AB"/>
    <w:rsid w:val="00C6343A"/>
    <w:rsid w:val="00C6349A"/>
    <w:rsid w:val="00C63593"/>
    <w:rsid w:val="00C63BAC"/>
    <w:rsid w:val="00C64376"/>
    <w:rsid w:val="00C64456"/>
    <w:rsid w:val="00C645D5"/>
    <w:rsid w:val="00C64626"/>
    <w:rsid w:val="00C646C4"/>
    <w:rsid w:val="00C64849"/>
    <w:rsid w:val="00C64A52"/>
    <w:rsid w:val="00C64C41"/>
    <w:rsid w:val="00C64EDC"/>
    <w:rsid w:val="00C65533"/>
    <w:rsid w:val="00C657D4"/>
    <w:rsid w:val="00C65A1B"/>
    <w:rsid w:val="00C65ADD"/>
    <w:rsid w:val="00C65C13"/>
    <w:rsid w:val="00C65D24"/>
    <w:rsid w:val="00C65E90"/>
    <w:rsid w:val="00C65F58"/>
    <w:rsid w:val="00C66021"/>
    <w:rsid w:val="00C66571"/>
    <w:rsid w:val="00C666A2"/>
    <w:rsid w:val="00C666DB"/>
    <w:rsid w:val="00C667F6"/>
    <w:rsid w:val="00C66B89"/>
    <w:rsid w:val="00C66C34"/>
    <w:rsid w:val="00C66DCD"/>
    <w:rsid w:val="00C670EE"/>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EF5"/>
    <w:rsid w:val="00C72F23"/>
    <w:rsid w:val="00C72FE4"/>
    <w:rsid w:val="00C732C5"/>
    <w:rsid w:val="00C7357D"/>
    <w:rsid w:val="00C737E4"/>
    <w:rsid w:val="00C73F10"/>
    <w:rsid w:val="00C740FD"/>
    <w:rsid w:val="00C74157"/>
    <w:rsid w:val="00C741B4"/>
    <w:rsid w:val="00C74323"/>
    <w:rsid w:val="00C7448E"/>
    <w:rsid w:val="00C748E2"/>
    <w:rsid w:val="00C74ACD"/>
    <w:rsid w:val="00C74C78"/>
    <w:rsid w:val="00C75004"/>
    <w:rsid w:val="00C750ED"/>
    <w:rsid w:val="00C75412"/>
    <w:rsid w:val="00C75475"/>
    <w:rsid w:val="00C755E8"/>
    <w:rsid w:val="00C75970"/>
    <w:rsid w:val="00C75AC4"/>
    <w:rsid w:val="00C75B22"/>
    <w:rsid w:val="00C75C9D"/>
    <w:rsid w:val="00C76078"/>
    <w:rsid w:val="00C7625B"/>
    <w:rsid w:val="00C765EB"/>
    <w:rsid w:val="00C768E3"/>
    <w:rsid w:val="00C76A56"/>
    <w:rsid w:val="00C76A6B"/>
    <w:rsid w:val="00C76C8D"/>
    <w:rsid w:val="00C76D2B"/>
    <w:rsid w:val="00C77003"/>
    <w:rsid w:val="00C770FE"/>
    <w:rsid w:val="00C7731D"/>
    <w:rsid w:val="00C7757F"/>
    <w:rsid w:val="00C77899"/>
    <w:rsid w:val="00C7799E"/>
    <w:rsid w:val="00C779C9"/>
    <w:rsid w:val="00C77A34"/>
    <w:rsid w:val="00C77DF7"/>
    <w:rsid w:val="00C77E09"/>
    <w:rsid w:val="00C8014C"/>
    <w:rsid w:val="00C80247"/>
    <w:rsid w:val="00C80547"/>
    <w:rsid w:val="00C80655"/>
    <w:rsid w:val="00C80914"/>
    <w:rsid w:val="00C809A4"/>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85F"/>
    <w:rsid w:val="00C83AEB"/>
    <w:rsid w:val="00C83B30"/>
    <w:rsid w:val="00C83BB9"/>
    <w:rsid w:val="00C83C4A"/>
    <w:rsid w:val="00C84317"/>
    <w:rsid w:val="00C845CE"/>
    <w:rsid w:val="00C845D5"/>
    <w:rsid w:val="00C8470F"/>
    <w:rsid w:val="00C847FC"/>
    <w:rsid w:val="00C848A8"/>
    <w:rsid w:val="00C84C03"/>
    <w:rsid w:val="00C84D9E"/>
    <w:rsid w:val="00C8534D"/>
    <w:rsid w:val="00C85418"/>
    <w:rsid w:val="00C855C4"/>
    <w:rsid w:val="00C855C8"/>
    <w:rsid w:val="00C85A05"/>
    <w:rsid w:val="00C85A38"/>
    <w:rsid w:val="00C85C22"/>
    <w:rsid w:val="00C8624E"/>
    <w:rsid w:val="00C8630E"/>
    <w:rsid w:val="00C86379"/>
    <w:rsid w:val="00C864DB"/>
    <w:rsid w:val="00C86563"/>
    <w:rsid w:val="00C86588"/>
    <w:rsid w:val="00C86CA9"/>
    <w:rsid w:val="00C8701E"/>
    <w:rsid w:val="00C870B0"/>
    <w:rsid w:val="00C872C8"/>
    <w:rsid w:val="00C877DD"/>
    <w:rsid w:val="00C8781D"/>
    <w:rsid w:val="00C87A30"/>
    <w:rsid w:val="00C87DEF"/>
    <w:rsid w:val="00C901A9"/>
    <w:rsid w:val="00C90393"/>
    <w:rsid w:val="00C905AC"/>
    <w:rsid w:val="00C90B43"/>
    <w:rsid w:val="00C90C65"/>
    <w:rsid w:val="00C90C82"/>
    <w:rsid w:val="00C90CA3"/>
    <w:rsid w:val="00C90CB4"/>
    <w:rsid w:val="00C90DDB"/>
    <w:rsid w:val="00C90F7A"/>
    <w:rsid w:val="00C911F4"/>
    <w:rsid w:val="00C91263"/>
    <w:rsid w:val="00C91476"/>
    <w:rsid w:val="00C91485"/>
    <w:rsid w:val="00C91707"/>
    <w:rsid w:val="00C917C5"/>
    <w:rsid w:val="00C917E5"/>
    <w:rsid w:val="00C91894"/>
    <w:rsid w:val="00C918AF"/>
    <w:rsid w:val="00C919FC"/>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728"/>
    <w:rsid w:val="00C94A9A"/>
    <w:rsid w:val="00C94B6B"/>
    <w:rsid w:val="00C94C81"/>
    <w:rsid w:val="00C94E45"/>
    <w:rsid w:val="00C9512A"/>
    <w:rsid w:val="00C9524E"/>
    <w:rsid w:val="00C95300"/>
    <w:rsid w:val="00C95548"/>
    <w:rsid w:val="00C955ED"/>
    <w:rsid w:val="00C95628"/>
    <w:rsid w:val="00C95640"/>
    <w:rsid w:val="00C95730"/>
    <w:rsid w:val="00C958FD"/>
    <w:rsid w:val="00C95962"/>
    <w:rsid w:val="00C95CD4"/>
    <w:rsid w:val="00C95DB4"/>
    <w:rsid w:val="00C96142"/>
    <w:rsid w:val="00C9624F"/>
    <w:rsid w:val="00C96A7E"/>
    <w:rsid w:val="00C96FE0"/>
    <w:rsid w:val="00C970B0"/>
    <w:rsid w:val="00C97826"/>
    <w:rsid w:val="00C97AF1"/>
    <w:rsid w:val="00C97C5E"/>
    <w:rsid w:val="00C97EA1"/>
    <w:rsid w:val="00C97EC4"/>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373"/>
    <w:rsid w:val="00CA3C31"/>
    <w:rsid w:val="00CA3EA2"/>
    <w:rsid w:val="00CA4229"/>
    <w:rsid w:val="00CA431A"/>
    <w:rsid w:val="00CA44DE"/>
    <w:rsid w:val="00CA4737"/>
    <w:rsid w:val="00CA48CF"/>
    <w:rsid w:val="00CA4941"/>
    <w:rsid w:val="00CA4946"/>
    <w:rsid w:val="00CA4A3F"/>
    <w:rsid w:val="00CA4C14"/>
    <w:rsid w:val="00CA4FE7"/>
    <w:rsid w:val="00CA4FE8"/>
    <w:rsid w:val="00CA51A0"/>
    <w:rsid w:val="00CA544E"/>
    <w:rsid w:val="00CA583C"/>
    <w:rsid w:val="00CA5BAC"/>
    <w:rsid w:val="00CA5F13"/>
    <w:rsid w:val="00CA5FC7"/>
    <w:rsid w:val="00CA6164"/>
    <w:rsid w:val="00CA6196"/>
    <w:rsid w:val="00CA636F"/>
    <w:rsid w:val="00CA63CA"/>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A7F68"/>
    <w:rsid w:val="00CB0004"/>
    <w:rsid w:val="00CB047F"/>
    <w:rsid w:val="00CB04F4"/>
    <w:rsid w:val="00CB064C"/>
    <w:rsid w:val="00CB0C2A"/>
    <w:rsid w:val="00CB0C8C"/>
    <w:rsid w:val="00CB0EC5"/>
    <w:rsid w:val="00CB11BD"/>
    <w:rsid w:val="00CB1368"/>
    <w:rsid w:val="00CB14B2"/>
    <w:rsid w:val="00CB161B"/>
    <w:rsid w:val="00CB169C"/>
    <w:rsid w:val="00CB17E2"/>
    <w:rsid w:val="00CB196D"/>
    <w:rsid w:val="00CB1F2A"/>
    <w:rsid w:val="00CB1F35"/>
    <w:rsid w:val="00CB2012"/>
    <w:rsid w:val="00CB20C1"/>
    <w:rsid w:val="00CB21A5"/>
    <w:rsid w:val="00CB2384"/>
    <w:rsid w:val="00CB23B6"/>
    <w:rsid w:val="00CB242C"/>
    <w:rsid w:val="00CB27B6"/>
    <w:rsid w:val="00CB2836"/>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935"/>
    <w:rsid w:val="00CB5A9F"/>
    <w:rsid w:val="00CB5BD5"/>
    <w:rsid w:val="00CB5C43"/>
    <w:rsid w:val="00CB5EF8"/>
    <w:rsid w:val="00CB6011"/>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989"/>
    <w:rsid w:val="00CB7B6B"/>
    <w:rsid w:val="00CC003E"/>
    <w:rsid w:val="00CC009C"/>
    <w:rsid w:val="00CC00B7"/>
    <w:rsid w:val="00CC0168"/>
    <w:rsid w:val="00CC034B"/>
    <w:rsid w:val="00CC0647"/>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52"/>
    <w:rsid w:val="00CC207E"/>
    <w:rsid w:val="00CC2559"/>
    <w:rsid w:val="00CC2633"/>
    <w:rsid w:val="00CC27F5"/>
    <w:rsid w:val="00CC281C"/>
    <w:rsid w:val="00CC2A85"/>
    <w:rsid w:val="00CC2D18"/>
    <w:rsid w:val="00CC2EFE"/>
    <w:rsid w:val="00CC380B"/>
    <w:rsid w:val="00CC39C1"/>
    <w:rsid w:val="00CC3CC3"/>
    <w:rsid w:val="00CC3E8C"/>
    <w:rsid w:val="00CC3E96"/>
    <w:rsid w:val="00CC400F"/>
    <w:rsid w:val="00CC4110"/>
    <w:rsid w:val="00CC4365"/>
    <w:rsid w:val="00CC4489"/>
    <w:rsid w:val="00CC4861"/>
    <w:rsid w:val="00CC4C5E"/>
    <w:rsid w:val="00CC4CCF"/>
    <w:rsid w:val="00CC4F40"/>
    <w:rsid w:val="00CC4F58"/>
    <w:rsid w:val="00CC520C"/>
    <w:rsid w:val="00CC5702"/>
    <w:rsid w:val="00CC57AE"/>
    <w:rsid w:val="00CC57E5"/>
    <w:rsid w:val="00CC59E9"/>
    <w:rsid w:val="00CC5B59"/>
    <w:rsid w:val="00CC5DC6"/>
    <w:rsid w:val="00CC5E51"/>
    <w:rsid w:val="00CC606C"/>
    <w:rsid w:val="00CC60E5"/>
    <w:rsid w:val="00CC6225"/>
    <w:rsid w:val="00CC6408"/>
    <w:rsid w:val="00CC6426"/>
    <w:rsid w:val="00CC656C"/>
    <w:rsid w:val="00CC6B0F"/>
    <w:rsid w:val="00CC6C56"/>
    <w:rsid w:val="00CC6C75"/>
    <w:rsid w:val="00CC6C99"/>
    <w:rsid w:val="00CC6D6A"/>
    <w:rsid w:val="00CC6F79"/>
    <w:rsid w:val="00CC728B"/>
    <w:rsid w:val="00CC7356"/>
    <w:rsid w:val="00CC74D5"/>
    <w:rsid w:val="00CC7A6D"/>
    <w:rsid w:val="00CC7BD9"/>
    <w:rsid w:val="00CC7C62"/>
    <w:rsid w:val="00CC7DF5"/>
    <w:rsid w:val="00CC7E73"/>
    <w:rsid w:val="00CC7EEB"/>
    <w:rsid w:val="00CC7F92"/>
    <w:rsid w:val="00CC7F97"/>
    <w:rsid w:val="00CD0272"/>
    <w:rsid w:val="00CD0277"/>
    <w:rsid w:val="00CD041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822"/>
    <w:rsid w:val="00CD492B"/>
    <w:rsid w:val="00CD4C4B"/>
    <w:rsid w:val="00CD4DD0"/>
    <w:rsid w:val="00CD4E7E"/>
    <w:rsid w:val="00CD4FC7"/>
    <w:rsid w:val="00CD51EB"/>
    <w:rsid w:val="00CD52F0"/>
    <w:rsid w:val="00CD5696"/>
    <w:rsid w:val="00CD579C"/>
    <w:rsid w:val="00CD5AAA"/>
    <w:rsid w:val="00CD5B80"/>
    <w:rsid w:val="00CD5BE9"/>
    <w:rsid w:val="00CD5C02"/>
    <w:rsid w:val="00CD5FEA"/>
    <w:rsid w:val="00CD61E3"/>
    <w:rsid w:val="00CD6211"/>
    <w:rsid w:val="00CD6330"/>
    <w:rsid w:val="00CD63B9"/>
    <w:rsid w:val="00CD6814"/>
    <w:rsid w:val="00CD6C14"/>
    <w:rsid w:val="00CD6C6D"/>
    <w:rsid w:val="00CD6E0B"/>
    <w:rsid w:val="00CD6FAD"/>
    <w:rsid w:val="00CD728A"/>
    <w:rsid w:val="00CD787F"/>
    <w:rsid w:val="00CD7927"/>
    <w:rsid w:val="00CD7F52"/>
    <w:rsid w:val="00CE025E"/>
    <w:rsid w:val="00CE030D"/>
    <w:rsid w:val="00CE03B6"/>
    <w:rsid w:val="00CE0510"/>
    <w:rsid w:val="00CE05CF"/>
    <w:rsid w:val="00CE05F2"/>
    <w:rsid w:val="00CE05F4"/>
    <w:rsid w:val="00CE081B"/>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3ED"/>
    <w:rsid w:val="00CE3428"/>
    <w:rsid w:val="00CE372E"/>
    <w:rsid w:val="00CE3747"/>
    <w:rsid w:val="00CE39DC"/>
    <w:rsid w:val="00CE39E2"/>
    <w:rsid w:val="00CE414F"/>
    <w:rsid w:val="00CE41F1"/>
    <w:rsid w:val="00CE42CD"/>
    <w:rsid w:val="00CE483F"/>
    <w:rsid w:val="00CE488E"/>
    <w:rsid w:val="00CE4D4D"/>
    <w:rsid w:val="00CE4E95"/>
    <w:rsid w:val="00CE508A"/>
    <w:rsid w:val="00CE51D5"/>
    <w:rsid w:val="00CE52EA"/>
    <w:rsid w:val="00CE5347"/>
    <w:rsid w:val="00CE576E"/>
    <w:rsid w:val="00CE5861"/>
    <w:rsid w:val="00CE59E1"/>
    <w:rsid w:val="00CE5AB5"/>
    <w:rsid w:val="00CE5CA4"/>
    <w:rsid w:val="00CE5E50"/>
    <w:rsid w:val="00CE5F64"/>
    <w:rsid w:val="00CE5FF9"/>
    <w:rsid w:val="00CE63B8"/>
    <w:rsid w:val="00CE649B"/>
    <w:rsid w:val="00CE670F"/>
    <w:rsid w:val="00CE6836"/>
    <w:rsid w:val="00CE6851"/>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0CF"/>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24F"/>
    <w:rsid w:val="00CF33BA"/>
    <w:rsid w:val="00CF3599"/>
    <w:rsid w:val="00CF3764"/>
    <w:rsid w:val="00CF3835"/>
    <w:rsid w:val="00CF3F01"/>
    <w:rsid w:val="00CF401B"/>
    <w:rsid w:val="00CF405D"/>
    <w:rsid w:val="00CF406C"/>
    <w:rsid w:val="00CF40E7"/>
    <w:rsid w:val="00CF46E1"/>
    <w:rsid w:val="00CF48A1"/>
    <w:rsid w:val="00CF48F2"/>
    <w:rsid w:val="00CF4935"/>
    <w:rsid w:val="00CF4A22"/>
    <w:rsid w:val="00CF4D11"/>
    <w:rsid w:val="00CF4D6B"/>
    <w:rsid w:val="00CF4EE9"/>
    <w:rsid w:val="00CF50A9"/>
    <w:rsid w:val="00CF50C2"/>
    <w:rsid w:val="00CF52ED"/>
    <w:rsid w:val="00CF53CD"/>
    <w:rsid w:val="00CF5BED"/>
    <w:rsid w:val="00CF5C64"/>
    <w:rsid w:val="00CF61A3"/>
    <w:rsid w:val="00CF6360"/>
    <w:rsid w:val="00CF66DE"/>
    <w:rsid w:val="00CF6848"/>
    <w:rsid w:val="00CF6903"/>
    <w:rsid w:val="00CF6AC6"/>
    <w:rsid w:val="00CF6AF3"/>
    <w:rsid w:val="00CF6C9A"/>
    <w:rsid w:val="00CF6CE4"/>
    <w:rsid w:val="00CF6CEB"/>
    <w:rsid w:val="00CF6CFB"/>
    <w:rsid w:val="00CF6F64"/>
    <w:rsid w:val="00CF7043"/>
    <w:rsid w:val="00CF721A"/>
    <w:rsid w:val="00CF72B0"/>
    <w:rsid w:val="00CF74AD"/>
    <w:rsid w:val="00CF7677"/>
    <w:rsid w:val="00CF77F3"/>
    <w:rsid w:val="00CF7A95"/>
    <w:rsid w:val="00CF7CCF"/>
    <w:rsid w:val="00D0011B"/>
    <w:rsid w:val="00D002B6"/>
    <w:rsid w:val="00D00359"/>
    <w:rsid w:val="00D003FB"/>
    <w:rsid w:val="00D00522"/>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7B"/>
    <w:rsid w:val="00D027F5"/>
    <w:rsid w:val="00D02C36"/>
    <w:rsid w:val="00D02C7A"/>
    <w:rsid w:val="00D02E17"/>
    <w:rsid w:val="00D03746"/>
    <w:rsid w:val="00D0434F"/>
    <w:rsid w:val="00D04652"/>
    <w:rsid w:val="00D04898"/>
    <w:rsid w:val="00D0492C"/>
    <w:rsid w:val="00D04A64"/>
    <w:rsid w:val="00D04FC8"/>
    <w:rsid w:val="00D0530E"/>
    <w:rsid w:val="00D05393"/>
    <w:rsid w:val="00D05A77"/>
    <w:rsid w:val="00D05B3E"/>
    <w:rsid w:val="00D05B6A"/>
    <w:rsid w:val="00D05CFB"/>
    <w:rsid w:val="00D05D0F"/>
    <w:rsid w:val="00D05FD4"/>
    <w:rsid w:val="00D06088"/>
    <w:rsid w:val="00D064B4"/>
    <w:rsid w:val="00D06581"/>
    <w:rsid w:val="00D0675C"/>
    <w:rsid w:val="00D06800"/>
    <w:rsid w:val="00D0686D"/>
    <w:rsid w:val="00D06A81"/>
    <w:rsid w:val="00D06B22"/>
    <w:rsid w:val="00D06DED"/>
    <w:rsid w:val="00D0735B"/>
    <w:rsid w:val="00D07667"/>
    <w:rsid w:val="00D078A9"/>
    <w:rsid w:val="00D078C9"/>
    <w:rsid w:val="00D07A73"/>
    <w:rsid w:val="00D07DCA"/>
    <w:rsid w:val="00D101AB"/>
    <w:rsid w:val="00D102A4"/>
    <w:rsid w:val="00D10478"/>
    <w:rsid w:val="00D105EB"/>
    <w:rsid w:val="00D10777"/>
    <w:rsid w:val="00D108D2"/>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595"/>
    <w:rsid w:val="00D136C0"/>
    <w:rsid w:val="00D136F0"/>
    <w:rsid w:val="00D13880"/>
    <w:rsid w:val="00D138C2"/>
    <w:rsid w:val="00D13973"/>
    <w:rsid w:val="00D13B3E"/>
    <w:rsid w:val="00D13BBC"/>
    <w:rsid w:val="00D13CCD"/>
    <w:rsid w:val="00D14204"/>
    <w:rsid w:val="00D1451E"/>
    <w:rsid w:val="00D145FE"/>
    <w:rsid w:val="00D1495E"/>
    <w:rsid w:val="00D14AB4"/>
    <w:rsid w:val="00D14B58"/>
    <w:rsid w:val="00D14DF5"/>
    <w:rsid w:val="00D14E93"/>
    <w:rsid w:val="00D14EE0"/>
    <w:rsid w:val="00D15409"/>
    <w:rsid w:val="00D1567C"/>
    <w:rsid w:val="00D15D5B"/>
    <w:rsid w:val="00D15D9D"/>
    <w:rsid w:val="00D160A1"/>
    <w:rsid w:val="00D1624D"/>
    <w:rsid w:val="00D1678C"/>
    <w:rsid w:val="00D16901"/>
    <w:rsid w:val="00D16BA8"/>
    <w:rsid w:val="00D16D8B"/>
    <w:rsid w:val="00D16FF6"/>
    <w:rsid w:val="00D1718F"/>
    <w:rsid w:val="00D174E5"/>
    <w:rsid w:val="00D17989"/>
    <w:rsid w:val="00D17AB0"/>
    <w:rsid w:val="00D17C49"/>
    <w:rsid w:val="00D17D42"/>
    <w:rsid w:val="00D17F37"/>
    <w:rsid w:val="00D20171"/>
    <w:rsid w:val="00D202D3"/>
    <w:rsid w:val="00D2032A"/>
    <w:rsid w:val="00D2032F"/>
    <w:rsid w:val="00D20449"/>
    <w:rsid w:val="00D2093F"/>
    <w:rsid w:val="00D20ACC"/>
    <w:rsid w:val="00D20ADE"/>
    <w:rsid w:val="00D20CC4"/>
    <w:rsid w:val="00D20F77"/>
    <w:rsid w:val="00D2109E"/>
    <w:rsid w:val="00D21155"/>
    <w:rsid w:val="00D2120D"/>
    <w:rsid w:val="00D215E6"/>
    <w:rsid w:val="00D216C5"/>
    <w:rsid w:val="00D2171B"/>
    <w:rsid w:val="00D2179E"/>
    <w:rsid w:val="00D217CE"/>
    <w:rsid w:val="00D22148"/>
    <w:rsid w:val="00D221D3"/>
    <w:rsid w:val="00D221EC"/>
    <w:rsid w:val="00D22422"/>
    <w:rsid w:val="00D227E2"/>
    <w:rsid w:val="00D22846"/>
    <w:rsid w:val="00D22CA2"/>
    <w:rsid w:val="00D22D2B"/>
    <w:rsid w:val="00D233BE"/>
    <w:rsid w:val="00D23556"/>
    <w:rsid w:val="00D2390D"/>
    <w:rsid w:val="00D239EC"/>
    <w:rsid w:val="00D23B89"/>
    <w:rsid w:val="00D23CE2"/>
    <w:rsid w:val="00D23EAA"/>
    <w:rsid w:val="00D2408B"/>
    <w:rsid w:val="00D2416F"/>
    <w:rsid w:val="00D24218"/>
    <w:rsid w:val="00D24633"/>
    <w:rsid w:val="00D24885"/>
    <w:rsid w:val="00D248AE"/>
    <w:rsid w:val="00D248DE"/>
    <w:rsid w:val="00D24B8C"/>
    <w:rsid w:val="00D24F1D"/>
    <w:rsid w:val="00D24F76"/>
    <w:rsid w:val="00D25077"/>
    <w:rsid w:val="00D25802"/>
    <w:rsid w:val="00D259B1"/>
    <w:rsid w:val="00D25EC9"/>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581"/>
    <w:rsid w:val="00D3074A"/>
    <w:rsid w:val="00D3074E"/>
    <w:rsid w:val="00D30C46"/>
    <w:rsid w:val="00D30D92"/>
    <w:rsid w:val="00D30DE1"/>
    <w:rsid w:val="00D30FC7"/>
    <w:rsid w:val="00D3110A"/>
    <w:rsid w:val="00D315CF"/>
    <w:rsid w:val="00D3168B"/>
    <w:rsid w:val="00D31882"/>
    <w:rsid w:val="00D31B45"/>
    <w:rsid w:val="00D31B9F"/>
    <w:rsid w:val="00D31BEA"/>
    <w:rsid w:val="00D31E12"/>
    <w:rsid w:val="00D31EA1"/>
    <w:rsid w:val="00D31F4E"/>
    <w:rsid w:val="00D31F50"/>
    <w:rsid w:val="00D321C9"/>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49DF"/>
    <w:rsid w:val="00D35109"/>
    <w:rsid w:val="00D351C4"/>
    <w:rsid w:val="00D353D1"/>
    <w:rsid w:val="00D353FF"/>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1F"/>
    <w:rsid w:val="00D37131"/>
    <w:rsid w:val="00D37291"/>
    <w:rsid w:val="00D372C5"/>
    <w:rsid w:val="00D3745D"/>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D93"/>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371"/>
    <w:rsid w:val="00D466E5"/>
    <w:rsid w:val="00D467C7"/>
    <w:rsid w:val="00D4688E"/>
    <w:rsid w:val="00D46AE4"/>
    <w:rsid w:val="00D46BF7"/>
    <w:rsid w:val="00D46D60"/>
    <w:rsid w:val="00D46F1F"/>
    <w:rsid w:val="00D46F2D"/>
    <w:rsid w:val="00D47129"/>
    <w:rsid w:val="00D471EF"/>
    <w:rsid w:val="00D475CC"/>
    <w:rsid w:val="00D477E2"/>
    <w:rsid w:val="00D47AE2"/>
    <w:rsid w:val="00D47B73"/>
    <w:rsid w:val="00D47D4D"/>
    <w:rsid w:val="00D47F8C"/>
    <w:rsid w:val="00D47FA9"/>
    <w:rsid w:val="00D50196"/>
    <w:rsid w:val="00D5027B"/>
    <w:rsid w:val="00D50363"/>
    <w:rsid w:val="00D503A6"/>
    <w:rsid w:val="00D5044A"/>
    <w:rsid w:val="00D50D47"/>
    <w:rsid w:val="00D50D94"/>
    <w:rsid w:val="00D50F95"/>
    <w:rsid w:val="00D5102A"/>
    <w:rsid w:val="00D51056"/>
    <w:rsid w:val="00D513F0"/>
    <w:rsid w:val="00D51415"/>
    <w:rsid w:val="00D51565"/>
    <w:rsid w:val="00D5166B"/>
    <w:rsid w:val="00D51878"/>
    <w:rsid w:val="00D51914"/>
    <w:rsid w:val="00D51AAF"/>
    <w:rsid w:val="00D51D18"/>
    <w:rsid w:val="00D51D90"/>
    <w:rsid w:val="00D51F52"/>
    <w:rsid w:val="00D51F84"/>
    <w:rsid w:val="00D521C6"/>
    <w:rsid w:val="00D52200"/>
    <w:rsid w:val="00D52460"/>
    <w:rsid w:val="00D524D2"/>
    <w:rsid w:val="00D5280C"/>
    <w:rsid w:val="00D5294C"/>
    <w:rsid w:val="00D52ACC"/>
    <w:rsid w:val="00D53625"/>
    <w:rsid w:val="00D5373C"/>
    <w:rsid w:val="00D53768"/>
    <w:rsid w:val="00D537C6"/>
    <w:rsid w:val="00D53975"/>
    <w:rsid w:val="00D53C63"/>
    <w:rsid w:val="00D53F9E"/>
    <w:rsid w:val="00D5403B"/>
    <w:rsid w:val="00D540F4"/>
    <w:rsid w:val="00D54288"/>
    <w:rsid w:val="00D54769"/>
    <w:rsid w:val="00D54AD6"/>
    <w:rsid w:val="00D54B80"/>
    <w:rsid w:val="00D54C59"/>
    <w:rsid w:val="00D54D83"/>
    <w:rsid w:val="00D54D88"/>
    <w:rsid w:val="00D54EAA"/>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07B"/>
    <w:rsid w:val="00D56127"/>
    <w:rsid w:val="00D5617C"/>
    <w:rsid w:val="00D562BD"/>
    <w:rsid w:val="00D56330"/>
    <w:rsid w:val="00D563C2"/>
    <w:rsid w:val="00D56450"/>
    <w:rsid w:val="00D56BAC"/>
    <w:rsid w:val="00D56BDF"/>
    <w:rsid w:val="00D56C31"/>
    <w:rsid w:val="00D56D65"/>
    <w:rsid w:val="00D56FC2"/>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CB"/>
    <w:rsid w:val="00D60CB2"/>
    <w:rsid w:val="00D60D3A"/>
    <w:rsid w:val="00D60DD4"/>
    <w:rsid w:val="00D60E71"/>
    <w:rsid w:val="00D60EDA"/>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0D6"/>
    <w:rsid w:val="00D63223"/>
    <w:rsid w:val="00D633C2"/>
    <w:rsid w:val="00D63AD3"/>
    <w:rsid w:val="00D63BAD"/>
    <w:rsid w:val="00D63C5F"/>
    <w:rsid w:val="00D63FDA"/>
    <w:rsid w:val="00D640EE"/>
    <w:rsid w:val="00D6410E"/>
    <w:rsid w:val="00D6412B"/>
    <w:rsid w:val="00D641CF"/>
    <w:rsid w:val="00D6420E"/>
    <w:rsid w:val="00D642BD"/>
    <w:rsid w:val="00D642F2"/>
    <w:rsid w:val="00D6433E"/>
    <w:rsid w:val="00D64346"/>
    <w:rsid w:val="00D643B4"/>
    <w:rsid w:val="00D64441"/>
    <w:rsid w:val="00D6447E"/>
    <w:rsid w:val="00D647F6"/>
    <w:rsid w:val="00D647F9"/>
    <w:rsid w:val="00D6485C"/>
    <w:rsid w:val="00D648E8"/>
    <w:rsid w:val="00D64977"/>
    <w:rsid w:val="00D64B2F"/>
    <w:rsid w:val="00D64CB8"/>
    <w:rsid w:val="00D64F1D"/>
    <w:rsid w:val="00D64F57"/>
    <w:rsid w:val="00D652B1"/>
    <w:rsid w:val="00D65404"/>
    <w:rsid w:val="00D6575A"/>
    <w:rsid w:val="00D65837"/>
    <w:rsid w:val="00D6584F"/>
    <w:rsid w:val="00D65AAD"/>
    <w:rsid w:val="00D65BBA"/>
    <w:rsid w:val="00D66022"/>
    <w:rsid w:val="00D66065"/>
    <w:rsid w:val="00D662E2"/>
    <w:rsid w:val="00D666F3"/>
    <w:rsid w:val="00D667A4"/>
    <w:rsid w:val="00D6686E"/>
    <w:rsid w:val="00D66D13"/>
    <w:rsid w:val="00D66D78"/>
    <w:rsid w:val="00D66DAA"/>
    <w:rsid w:val="00D674C4"/>
    <w:rsid w:val="00D678B7"/>
    <w:rsid w:val="00D67946"/>
    <w:rsid w:val="00D67AF0"/>
    <w:rsid w:val="00D67B3E"/>
    <w:rsid w:val="00D70005"/>
    <w:rsid w:val="00D70107"/>
    <w:rsid w:val="00D7010A"/>
    <w:rsid w:val="00D701B5"/>
    <w:rsid w:val="00D7040B"/>
    <w:rsid w:val="00D70518"/>
    <w:rsid w:val="00D706E4"/>
    <w:rsid w:val="00D70A3E"/>
    <w:rsid w:val="00D70C66"/>
    <w:rsid w:val="00D70F5E"/>
    <w:rsid w:val="00D70F87"/>
    <w:rsid w:val="00D7123A"/>
    <w:rsid w:val="00D719FA"/>
    <w:rsid w:val="00D71A5F"/>
    <w:rsid w:val="00D71BEF"/>
    <w:rsid w:val="00D724DF"/>
    <w:rsid w:val="00D72760"/>
    <w:rsid w:val="00D72BB1"/>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4EF"/>
    <w:rsid w:val="00D7769B"/>
    <w:rsid w:val="00D77A79"/>
    <w:rsid w:val="00D77B00"/>
    <w:rsid w:val="00D77B6A"/>
    <w:rsid w:val="00D800A1"/>
    <w:rsid w:val="00D8036A"/>
    <w:rsid w:val="00D80534"/>
    <w:rsid w:val="00D80AB8"/>
    <w:rsid w:val="00D80C93"/>
    <w:rsid w:val="00D80CCB"/>
    <w:rsid w:val="00D80E8D"/>
    <w:rsid w:val="00D80F50"/>
    <w:rsid w:val="00D81307"/>
    <w:rsid w:val="00D814DD"/>
    <w:rsid w:val="00D817EE"/>
    <w:rsid w:val="00D817FD"/>
    <w:rsid w:val="00D818D9"/>
    <w:rsid w:val="00D81AF1"/>
    <w:rsid w:val="00D81E9C"/>
    <w:rsid w:val="00D81F7B"/>
    <w:rsid w:val="00D82083"/>
    <w:rsid w:val="00D820F3"/>
    <w:rsid w:val="00D822AB"/>
    <w:rsid w:val="00D822D5"/>
    <w:rsid w:val="00D824B5"/>
    <w:rsid w:val="00D8253E"/>
    <w:rsid w:val="00D8289C"/>
    <w:rsid w:val="00D829AC"/>
    <w:rsid w:val="00D82AE8"/>
    <w:rsid w:val="00D82BAD"/>
    <w:rsid w:val="00D82D48"/>
    <w:rsid w:val="00D830FC"/>
    <w:rsid w:val="00D83401"/>
    <w:rsid w:val="00D838DC"/>
    <w:rsid w:val="00D83D77"/>
    <w:rsid w:val="00D83EC8"/>
    <w:rsid w:val="00D84268"/>
    <w:rsid w:val="00D8455D"/>
    <w:rsid w:val="00D846C5"/>
    <w:rsid w:val="00D84D21"/>
    <w:rsid w:val="00D84EC7"/>
    <w:rsid w:val="00D85245"/>
    <w:rsid w:val="00D856E4"/>
    <w:rsid w:val="00D85A2E"/>
    <w:rsid w:val="00D85DB8"/>
    <w:rsid w:val="00D86007"/>
    <w:rsid w:val="00D860B0"/>
    <w:rsid w:val="00D8636C"/>
    <w:rsid w:val="00D865CF"/>
    <w:rsid w:val="00D86693"/>
    <w:rsid w:val="00D867F2"/>
    <w:rsid w:val="00D8692B"/>
    <w:rsid w:val="00D86B37"/>
    <w:rsid w:val="00D86ED1"/>
    <w:rsid w:val="00D87123"/>
    <w:rsid w:val="00D87154"/>
    <w:rsid w:val="00D87637"/>
    <w:rsid w:val="00D876C0"/>
    <w:rsid w:val="00D8778A"/>
    <w:rsid w:val="00D879E1"/>
    <w:rsid w:val="00D90343"/>
    <w:rsid w:val="00D90C06"/>
    <w:rsid w:val="00D90E7C"/>
    <w:rsid w:val="00D91009"/>
    <w:rsid w:val="00D9120D"/>
    <w:rsid w:val="00D9126A"/>
    <w:rsid w:val="00D912DF"/>
    <w:rsid w:val="00D91C54"/>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869"/>
    <w:rsid w:val="00D93991"/>
    <w:rsid w:val="00D93AD6"/>
    <w:rsid w:val="00D93C4D"/>
    <w:rsid w:val="00D93DB1"/>
    <w:rsid w:val="00D93E54"/>
    <w:rsid w:val="00D93FE8"/>
    <w:rsid w:val="00D948A0"/>
    <w:rsid w:val="00D94976"/>
    <w:rsid w:val="00D94A2D"/>
    <w:rsid w:val="00D94BB0"/>
    <w:rsid w:val="00D94C94"/>
    <w:rsid w:val="00D94E77"/>
    <w:rsid w:val="00D94F33"/>
    <w:rsid w:val="00D94FF3"/>
    <w:rsid w:val="00D952C1"/>
    <w:rsid w:val="00D952DE"/>
    <w:rsid w:val="00D957C0"/>
    <w:rsid w:val="00D9596D"/>
    <w:rsid w:val="00D95AC4"/>
    <w:rsid w:val="00D95BF0"/>
    <w:rsid w:val="00D95BFF"/>
    <w:rsid w:val="00D95DFB"/>
    <w:rsid w:val="00D95E37"/>
    <w:rsid w:val="00D96193"/>
    <w:rsid w:val="00D9664C"/>
    <w:rsid w:val="00D96A4E"/>
    <w:rsid w:val="00D96A59"/>
    <w:rsid w:val="00D96C84"/>
    <w:rsid w:val="00D96DD2"/>
    <w:rsid w:val="00D96F82"/>
    <w:rsid w:val="00D97109"/>
    <w:rsid w:val="00D974D3"/>
    <w:rsid w:val="00D9772D"/>
    <w:rsid w:val="00D97D11"/>
    <w:rsid w:val="00D97E86"/>
    <w:rsid w:val="00D97E9C"/>
    <w:rsid w:val="00D97F84"/>
    <w:rsid w:val="00DA0421"/>
    <w:rsid w:val="00DA0680"/>
    <w:rsid w:val="00DA0FC0"/>
    <w:rsid w:val="00DA13F4"/>
    <w:rsid w:val="00DA1437"/>
    <w:rsid w:val="00DA14C6"/>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C6A"/>
    <w:rsid w:val="00DA3E2A"/>
    <w:rsid w:val="00DA3ED4"/>
    <w:rsid w:val="00DA3F00"/>
    <w:rsid w:val="00DA402F"/>
    <w:rsid w:val="00DA4197"/>
    <w:rsid w:val="00DA41B2"/>
    <w:rsid w:val="00DA439A"/>
    <w:rsid w:val="00DA43CA"/>
    <w:rsid w:val="00DA4412"/>
    <w:rsid w:val="00DA443A"/>
    <w:rsid w:val="00DA492A"/>
    <w:rsid w:val="00DA4CA1"/>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B0E"/>
    <w:rsid w:val="00DB0C51"/>
    <w:rsid w:val="00DB0D71"/>
    <w:rsid w:val="00DB0E2E"/>
    <w:rsid w:val="00DB1014"/>
    <w:rsid w:val="00DB1086"/>
    <w:rsid w:val="00DB138D"/>
    <w:rsid w:val="00DB1539"/>
    <w:rsid w:val="00DB19A4"/>
    <w:rsid w:val="00DB1D4D"/>
    <w:rsid w:val="00DB1D7A"/>
    <w:rsid w:val="00DB1E74"/>
    <w:rsid w:val="00DB1EAE"/>
    <w:rsid w:val="00DB1F98"/>
    <w:rsid w:val="00DB1FB4"/>
    <w:rsid w:val="00DB1FBA"/>
    <w:rsid w:val="00DB209A"/>
    <w:rsid w:val="00DB24D2"/>
    <w:rsid w:val="00DB2551"/>
    <w:rsid w:val="00DB2C5C"/>
    <w:rsid w:val="00DB2DA6"/>
    <w:rsid w:val="00DB2DE3"/>
    <w:rsid w:val="00DB3172"/>
    <w:rsid w:val="00DB339E"/>
    <w:rsid w:val="00DB34C7"/>
    <w:rsid w:val="00DB35C7"/>
    <w:rsid w:val="00DB39DE"/>
    <w:rsid w:val="00DB3A2A"/>
    <w:rsid w:val="00DB3B70"/>
    <w:rsid w:val="00DB3D30"/>
    <w:rsid w:val="00DB3D52"/>
    <w:rsid w:val="00DB4142"/>
    <w:rsid w:val="00DB42C3"/>
    <w:rsid w:val="00DB4322"/>
    <w:rsid w:val="00DB4393"/>
    <w:rsid w:val="00DB48A2"/>
    <w:rsid w:val="00DB4C42"/>
    <w:rsid w:val="00DB4D18"/>
    <w:rsid w:val="00DB4DC5"/>
    <w:rsid w:val="00DB4F9D"/>
    <w:rsid w:val="00DB5013"/>
    <w:rsid w:val="00DB50AE"/>
    <w:rsid w:val="00DB56A5"/>
    <w:rsid w:val="00DB56C8"/>
    <w:rsid w:val="00DB5A21"/>
    <w:rsid w:val="00DB5BC0"/>
    <w:rsid w:val="00DB5BC2"/>
    <w:rsid w:val="00DB5BEA"/>
    <w:rsid w:val="00DB5DEB"/>
    <w:rsid w:val="00DB5EE5"/>
    <w:rsid w:val="00DB62A6"/>
    <w:rsid w:val="00DB6426"/>
    <w:rsid w:val="00DB6500"/>
    <w:rsid w:val="00DB6598"/>
    <w:rsid w:val="00DB6745"/>
    <w:rsid w:val="00DB68FF"/>
    <w:rsid w:val="00DB6A3B"/>
    <w:rsid w:val="00DB6DB1"/>
    <w:rsid w:val="00DB6FA9"/>
    <w:rsid w:val="00DB71FD"/>
    <w:rsid w:val="00DB7427"/>
    <w:rsid w:val="00DB749A"/>
    <w:rsid w:val="00DB7843"/>
    <w:rsid w:val="00DB7855"/>
    <w:rsid w:val="00DB7E8C"/>
    <w:rsid w:val="00DB7EE5"/>
    <w:rsid w:val="00DB7F53"/>
    <w:rsid w:val="00DC0715"/>
    <w:rsid w:val="00DC09D4"/>
    <w:rsid w:val="00DC0B81"/>
    <w:rsid w:val="00DC0D44"/>
    <w:rsid w:val="00DC0F93"/>
    <w:rsid w:val="00DC105B"/>
    <w:rsid w:val="00DC1353"/>
    <w:rsid w:val="00DC1384"/>
    <w:rsid w:val="00DC13D4"/>
    <w:rsid w:val="00DC141B"/>
    <w:rsid w:val="00DC1479"/>
    <w:rsid w:val="00DC1564"/>
    <w:rsid w:val="00DC1624"/>
    <w:rsid w:val="00DC16F6"/>
    <w:rsid w:val="00DC1763"/>
    <w:rsid w:val="00DC188E"/>
    <w:rsid w:val="00DC197D"/>
    <w:rsid w:val="00DC1D55"/>
    <w:rsid w:val="00DC1F74"/>
    <w:rsid w:val="00DC2289"/>
    <w:rsid w:val="00DC22B7"/>
    <w:rsid w:val="00DC257F"/>
    <w:rsid w:val="00DC26EE"/>
    <w:rsid w:val="00DC277C"/>
    <w:rsid w:val="00DC2870"/>
    <w:rsid w:val="00DC2898"/>
    <w:rsid w:val="00DC28A6"/>
    <w:rsid w:val="00DC28EC"/>
    <w:rsid w:val="00DC303C"/>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5EEC"/>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975"/>
    <w:rsid w:val="00DD0C93"/>
    <w:rsid w:val="00DD1040"/>
    <w:rsid w:val="00DD128A"/>
    <w:rsid w:val="00DD128F"/>
    <w:rsid w:val="00DD12B1"/>
    <w:rsid w:val="00DD12B5"/>
    <w:rsid w:val="00DD1422"/>
    <w:rsid w:val="00DD1466"/>
    <w:rsid w:val="00DD15EE"/>
    <w:rsid w:val="00DD164B"/>
    <w:rsid w:val="00DD1947"/>
    <w:rsid w:val="00DD1A59"/>
    <w:rsid w:val="00DD1C4C"/>
    <w:rsid w:val="00DD1D66"/>
    <w:rsid w:val="00DD1ECD"/>
    <w:rsid w:val="00DD1ED7"/>
    <w:rsid w:val="00DD21F1"/>
    <w:rsid w:val="00DD2221"/>
    <w:rsid w:val="00DD2249"/>
    <w:rsid w:val="00DD242B"/>
    <w:rsid w:val="00DD2478"/>
    <w:rsid w:val="00DD26B8"/>
    <w:rsid w:val="00DD2804"/>
    <w:rsid w:val="00DD2862"/>
    <w:rsid w:val="00DD2AD0"/>
    <w:rsid w:val="00DD2C5A"/>
    <w:rsid w:val="00DD2FE5"/>
    <w:rsid w:val="00DD301D"/>
    <w:rsid w:val="00DD3401"/>
    <w:rsid w:val="00DD3430"/>
    <w:rsid w:val="00DD3480"/>
    <w:rsid w:val="00DD3565"/>
    <w:rsid w:val="00DD3CB4"/>
    <w:rsid w:val="00DD427C"/>
    <w:rsid w:val="00DD49D3"/>
    <w:rsid w:val="00DD4E10"/>
    <w:rsid w:val="00DD4E1A"/>
    <w:rsid w:val="00DD4E56"/>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B8C"/>
    <w:rsid w:val="00DD6C70"/>
    <w:rsid w:val="00DD6CED"/>
    <w:rsid w:val="00DD6DA2"/>
    <w:rsid w:val="00DD6FA8"/>
    <w:rsid w:val="00DD71CD"/>
    <w:rsid w:val="00DD761C"/>
    <w:rsid w:val="00DD7A5C"/>
    <w:rsid w:val="00DD7AFF"/>
    <w:rsid w:val="00DD7C5F"/>
    <w:rsid w:val="00DD7DF3"/>
    <w:rsid w:val="00DD7EF8"/>
    <w:rsid w:val="00DD7F98"/>
    <w:rsid w:val="00DE0171"/>
    <w:rsid w:val="00DE0333"/>
    <w:rsid w:val="00DE0558"/>
    <w:rsid w:val="00DE0AAA"/>
    <w:rsid w:val="00DE0ED5"/>
    <w:rsid w:val="00DE0F63"/>
    <w:rsid w:val="00DE16DD"/>
    <w:rsid w:val="00DE1838"/>
    <w:rsid w:val="00DE187F"/>
    <w:rsid w:val="00DE18B3"/>
    <w:rsid w:val="00DE1ACE"/>
    <w:rsid w:val="00DE1BBD"/>
    <w:rsid w:val="00DE2070"/>
    <w:rsid w:val="00DE2148"/>
    <w:rsid w:val="00DE2151"/>
    <w:rsid w:val="00DE21CF"/>
    <w:rsid w:val="00DE279F"/>
    <w:rsid w:val="00DE29EE"/>
    <w:rsid w:val="00DE2AB6"/>
    <w:rsid w:val="00DE2CFC"/>
    <w:rsid w:val="00DE2D4B"/>
    <w:rsid w:val="00DE3083"/>
    <w:rsid w:val="00DE314C"/>
    <w:rsid w:val="00DE31B7"/>
    <w:rsid w:val="00DE3634"/>
    <w:rsid w:val="00DE36BB"/>
    <w:rsid w:val="00DE373B"/>
    <w:rsid w:val="00DE3834"/>
    <w:rsid w:val="00DE3E29"/>
    <w:rsid w:val="00DE3E7C"/>
    <w:rsid w:val="00DE3FCB"/>
    <w:rsid w:val="00DE42DD"/>
    <w:rsid w:val="00DE4484"/>
    <w:rsid w:val="00DE45AC"/>
    <w:rsid w:val="00DE464E"/>
    <w:rsid w:val="00DE4664"/>
    <w:rsid w:val="00DE47CE"/>
    <w:rsid w:val="00DE480D"/>
    <w:rsid w:val="00DE4B0C"/>
    <w:rsid w:val="00DE4C2C"/>
    <w:rsid w:val="00DE4D74"/>
    <w:rsid w:val="00DE4EBB"/>
    <w:rsid w:val="00DE4FD6"/>
    <w:rsid w:val="00DE516B"/>
    <w:rsid w:val="00DE589A"/>
    <w:rsid w:val="00DE5F23"/>
    <w:rsid w:val="00DE61AA"/>
    <w:rsid w:val="00DE64D9"/>
    <w:rsid w:val="00DE65EB"/>
    <w:rsid w:val="00DE6A29"/>
    <w:rsid w:val="00DE7012"/>
    <w:rsid w:val="00DE72F2"/>
    <w:rsid w:val="00DE72F8"/>
    <w:rsid w:val="00DE7311"/>
    <w:rsid w:val="00DE739C"/>
    <w:rsid w:val="00DE74FF"/>
    <w:rsid w:val="00DE7D03"/>
    <w:rsid w:val="00DE7D0D"/>
    <w:rsid w:val="00DE7EC8"/>
    <w:rsid w:val="00DF0220"/>
    <w:rsid w:val="00DF02EC"/>
    <w:rsid w:val="00DF05A1"/>
    <w:rsid w:val="00DF077C"/>
    <w:rsid w:val="00DF089D"/>
    <w:rsid w:val="00DF0AC1"/>
    <w:rsid w:val="00DF0B0F"/>
    <w:rsid w:val="00DF0D33"/>
    <w:rsid w:val="00DF0E63"/>
    <w:rsid w:val="00DF11D2"/>
    <w:rsid w:val="00DF1300"/>
    <w:rsid w:val="00DF13B2"/>
    <w:rsid w:val="00DF1ADA"/>
    <w:rsid w:val="00DF1BAA"/>
    <w:rsid w:val="00DF1DE2"/>
    <w:rsid w:val="00DF1FD6"/>
    <w:rsid w:val="00DF1FE8"/>
    <w:rsid w:val="00DF2DDB"/>
    <w:rsid w:val="00DF2FA7"/>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37"/>
    <w:rsid w:val="00DF5270"/>
    <w:rsid w:val="00DF573B"/>
    <w:rsid w:val="00DF5B88"/>
    <w:rsid w:val="00DF5C86"/>
    <w:rsid w:val="00DF5D31"/>
    <w:rsid w:val="00DF5DE8"/>
    <w:rsid w:val="00DF5E5C"/>
    <w:rsid w:val="00DF5FF9"/>
    <w:rsid w:val="00DF6014"/>
    <w:rsid w:val="00DF665D"/>
    <w:rsid w:val="00DF669F"/>
    <w:rsid w:val="00DF6824"/>
    <w:rsid w:val="00DF6889"/>
    <w:rsid w:val="00DF6DD5"/>
    <w:rsid w:val="00DF6EF9"/>
    <w:rsid w:val="00DF6F0F"/>
    <w:rsid w:val="00DF70BA"/>
    <w:rsid w:val="00DF7226"/>
    <w:rsid w:val="00E000A6"/>
    <w:rsid w:val="00E00149"/>
    <w:rsid w:val="00E002C9"/>
    <w:rsid w:val="00E002E2"/>
    <w:rsid w:val="00E004D1"/>
    <w:rsid w:val="00E00A07"/>
    <w:rsid w:val="00E00C11"/>
    <w:rsid w:val="00E00C30"/>
    <w:rsid w:val="00E00EFF"/>
    <w:rsid w:val="00E00FBC"/>
    <w:rsid w:val="00E01386"/>
    <w:rsid w:val="00E0148B"/>
    <w:rsid w:val="00E019EA"/>
    <w:rsid w:val="00E01AAC"/>
    <w:rsid w:val="00E01E2F"/>
    <w:rsid w:val="00E0204F"/>
    <w:rsid w:val="00E0256C"/>
    <w:rsid w:val="00E025C5"/>
    <w:rsid w:val="00E028E6"/>
    <w:rsid w:val="00E0292F"/>
    <w:rsid w:val="00E02C20"/>
    <w:rsid w:val="00E02D17"/>
    <w:rsid w:val="00E02E67"/>
    <w:rsid w:val="00E032C1"/>
    <w:rsid w:val="00E039C0"/>
    <w:rsid w:val="00E03B67"/>
    <w:rsid w:val="00E03C1F"/>
    <w:rsid w:val="00E03DF6"/>
    <w:rsid w:val="00E04248"/>
    <w:rsid w:val="00E0430E"/>
    <w:rsid w:val="00E04345"/>
    <w:rsid w:val="00E045B8"/>
    <w:rsid w:val="00E046C1"/>
    <w:rsid w:val="00E0481F"/>
    <w:rsid w:val="00E049D3"/>
    <w:rsid w:val="00E049EC"/>
    <w:rsid w:val="00E04BC1"/>
    <w:rsid w:val="00E04EE6"/>
    <w:rsid w:val="00E0519E"/>
    <w:rsid w:val="00E05204"/>
    <w:rsid w:val="00E05A43"/>
    <w:rsid w:val="00E05B03"/>
    <w:rsid w:val="00E05CEE"/>
    <w:rsid w:val="00E0613C"/>
    <w:rsid w:val="00E06358"/>
    <w:rsid w:val="00E06730"/>
    <w:rsid w:val="00E06AF4"/>
    <w:rsid w:val="00E06D8A"/>
    <w:rsid w:val="00E06E83"/>
    <w:rsid w:val="00E07124"/>
    <w:rsid w:val="00E07686"/>
    <w:rsid w:val="00E079EC"/>
    <w:rsid w:val="00E07B4C"/>
    <w:rsid w:val="00E07E45"/>
    <w:rsid w:val="00E07FD4"/>
    <w:rsid w:val="00E1007C"/>
    <w:rsid w:val="00E10203"/>
    <w:rsid w:val="00E102BD"/>
    <w:rsid w:val="00E102E3"/>
    <w:rsid w:val="00E1039D"/>
    <w:rsid w:val="00E103F8"/>
    <w:rsid w:val="00E104DE"/>
    <w:rsid w:val="00E1074E"/>
    <w:rsid w:val="00E10B06"/>
    <w:rsid w:val="00E10E9D"/>
    <w:rsid w:val="00E1124F"/>
    <w:rsid w:val="00E112B1"/>
    <w:rsid w:val="00E1159B"/>
    <w:rsid w:val="00E118E0"/>
    <w:rsid w:val="00E11984"/>
    <w:rsid w:val="00E11C22"/>
    <w:rsid w:val="00E11CAF"/>
    <w:rsid w:val="00E11E19"/>
    <w:rsid w:val="00E11EB8"/>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52"/>
    <w:rsid w:val="00E151CB"/>
    <w:rsid w:val="00E15352"/>
    <w:rsid w:val="00E1546F"/>
    <w:rsid w:val="00E154A1"/>
    <w:rsid w:val="00E157D7"/>
    <w:rsid w:val="00E1582F"/>
    <w:rsid w:val="00E159F6"/>
    <w:rsid w:val="00E15FE1"/>
    <w:rsid w:val="00E16194"/>
    <w:rsid w:val="00E1626E"/>
    <w:rsid w:val="00E164E8"/>
    <w:rsid w:val="00E1654E"/>
    <w:rsid w:val="00E1658E"/>
    <w:rsid w:val="00E167D4"/>
    <w:rsid w:val="00E16B7D"/>
    <w:rsid w:val="00E16E20"/>
    <w:rsid w:val="00E17286"/>
    <w:rsid w:val="00E1729E"/>
    <w:rsid w:val="00E175FF"/>
    <w:rsid w:val="00E17B9C"/>
    <w:rsid w:val="00E17C3F"/>
    <w:rsid w:val="00E17C6F"/>
    <w:rsid w:val="00E17CFB"/>
    <w:rsid w:val="00E17F78"/>
    <w:rsid w:val="00E202F9"/>
    <w:rsid w:val="00E20661"/>
    <w:rsid w:val="00E20862"/>
    <w:rsid w:val="00E20AD1"/>
    <w:rsid w:val="00E20E6F"/>
    <w:rsid w:val="00E20EBE"/>
    <w:rsid w:val="00E214FB"/>
    <w:rsid w:val="00E21624"/>
    <w:rsid w:val="00E216A5"/>
    <w:rsid w:val="00E218E5"/>
    <w:rsid w:val="00E21992"/>
    <w:rsid w:val="00E21CCC"/>
    <w:rsid w:val="00E21D74"/>
    <w:rsid w:val="00E21EDB"/>
    <w:rsid w:val="00E21F2F"/>
    <w:rsid w:val="00E21FD8"/>
    <w:rsid w:val="00E220BA"/>
    <w:rsid w:val="00E220C1"/>
    <w:rsid w:val="00E22333"/>
    <w:rsid w:val="00E2244B"/>
    <w:rsid w:val="00E224C9"/>
    <w:rsid w:val="00E226D4"/>
    <w:rsid w:val="00E22770"/>
    <w:rsid w:val="00E228F3"/>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46F"/>
    <w:rsid w:val="00E24594"/>
    <w:rsid w:val="00E24601"/>
    <w:rsid w:val="00E24A60"/>
    <w:rsid w:val="00E24DB0"/>
    <w:rsid w:val="00E250DB"/>
    <w:rsid w:val="00E2523E"/>
    <w:rsid w:val="00E25386"/>
    <w:rsid w:val="00E25450"/>
    <w:rsid w:val="00E2545B"/>
    <w:rsid w:val="00E2598A"/>
    <w:rsid w:val="00E25A4F"/>
    <w:rsid w:val="00E25ADB"/>
    <w:rsid w:val="00E25CDF"/>
    <w:rsid w:val="00E25F49"/>
    <w:rsid w:val="00E260C3"/>
    <w:rsid w:val="00E2617B"/>
    <w:rsid w:val="00E2673D"/>
    <w:rsid w:val="00E267B8"/>
    <w:rsid w:val="00E2690E"/>
    <w:rsid w:val="00E26EF9"/>
    <w:rsid w:val="00E26F3D"/>
    <w:rsid w:val="00E26FB2"/>
    <w:rsid w:val="00E270E0"/>
    <w:rsid w:val="00E272FE"/>
    <w:rsid w:val="00E2789C"/>
    <w:rsid w:val="00E27C81"/>
    <w:rsid w:val="00E27D1B"/>
    <w:rsid w:val="00E27D4A"/>
    <w:rsid w:val="00E27E92"/>
    <w:rsid w:val="00E30517"/>
    <w:rsid w:val="00E3054D"/>
    <w:rsid w:val="00E3070A"/>
    <w:rsid w:val="00E30728"/>
    <w:rsid w:val="00E307E4"/>
    <w:rsid w:val="00E30A72"/>
    <w:rsid w:val="00E30BDD"/>
    <w:rsid w:val="00E311A5"/>
    <w:rsid w:val="00E31371"/>
    <w:rsid w:val="00E31506"/>
    <w:rsid w:val="00E31B7C"/>
    <w:rsid w:val="00E31DC4"/>
    <w:rsid w:val="00E31F8A"/>
    <w:rsid w:val="00E322BF"/>
    <w:rsid w:val="00E325CE"/>
    <w:rsid w:val="00E32679"/>
    <w:rsid w:val="00E327EE"/>
    <w:rsid w:val="00E32D5C"/>
    <w:rsid w:val="00E32DDC"/>
    <w:rsid w:val="00E32E0E"/>
    <w:rsid w:val="00E3302D"/>
    <w:rsid w:val="00E33351"/>
    <w:rsid w:val="00E3377F"/>
    <w:rsid w:val="00E33802"/>
    <w:rsid w:val="00E33814"/>
    <w:rsid w:val="00E339C6"/>
    <w:rsid w:val="00E33BB9"/>
    <w:rsid w:val="00E33E4D"/>
    <w:rsid w:val="00E342BC"/>
    <w:rsid w:val="00E3457A"/>
    <w:rsid w:val="00E347CD"/>
    <w:rsid w:val="00E34A91"/>
    <w:rsid w:val="00E34D6E"/>
    <w:rsid w:val="00E34DD7"/>
    <w:rsid w:val="00E34EC6"/>
    <w:rsid w:val="00E34F08"/>
    <w:rsid w:val="00E35657"/>
    <w:rsid w:val="00E358B4"/>
    <w:rsid w:val="00E35968"/>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C25"/>
    <w:rsid w:val="00E37F72"/>
    <w:rsid w:val="00E40362"/>
    <w:rsid w:val="00E403D1"/>
    <w:rsid w:val="00E4052A"/>
    <w:rsid w:val="00E40A34"/>
    <w:rsid w:val="00E40DAE"/>
    <w:rsid w:val="00E40E78"/>
    <w:rsid w:val="00E411E3"/>
    <w:rsid w:val="00E415CB"/>
    <w:rsid w:val="00E41979"/>
    <w:rsid w:val="00E419AD"/>
    <w:rsid w:val="00E41A3E"/>
    <w:rsid w:val="00E41D2F"/>
    <w:rsid w:val="00E42803"/>
    <w:rsid w:val="00E42A16"/>
    <w:rsid w:val="00E42A5F"/>
    <w:rsid w:val="00E42FF3"/>
    <w:rsid w:val="00E430E9"/>
    <w:rsid w:val="00E432AE"/>
    <w:rsid w:val="00E4356E"/>
    <w:rsid w:val="00E436C6"/>
    <w:rsid w:val="00E43992"/>
    <w:rsid w:val="00E439A4"/>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4AB"/>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CEB"/>
    <w:rsid w:val="00E50E76"/>
    <w:rsid w:val="00E51548"/>
    <w:rsid w:val="00E515A3"/>
    <w:rsid w:val="00E51812"/>
    <w:rsid w:val="00E51B0C"/>
    <w:rsid w:val="00E51D5E"/>
    <w:rsid w:val="00E51E23"/>
    <w:rsid w:val="00E51FC7"/>
    <w:rsid w:val="00E52532"/>
    <w:rsid w:val="00E52547"/>
    <w:rsid w:val="00E52549"/>
    <w:rsid w:val="00E52643"/>
    <w:rsid w:val="00E527BA"/>
    <w:rsid w:val="00E52CCE"/>
    <w:rsid w:val="00E52E57"/>
    <w:rsid w:val="00E52F76"/>
    <w:rsid w:val="00E5315C"/>
    <w:rsid w:val="00E53280"/>
    <w:rsid w:val="00E5342C"/>
    <w:rsid w:val="00E538E0"/>
    <w:rsid w:val="00E538F1"/>
    <w:rsid w:val="00E53BA4"/>
    <w:rsid w:val="00E53E22"/>
    <w:rsid w:val="00E53EFB"/>
    <w:rsid w:val="00E53F67"/>
    <w:rsid w:val="00E54042"/>
    <w:rsid w:val="00E542F9"/>
    <w:rsid w:val="00E54441"/>
    <w:rsid w:val="00E544E6"/>
    <w:rsid w:val="00E5476E"/>
    <w:rsid w:val="00E54825"/>
    <w:rsid w:val="00E54D33"/>
    <w:rsid w:val="00E54E47"/>
    <w:rsid w:val="00E5503E"/>
    <w:rsid w:val="00E551BC"/>
    <w:rsid w:val="00E55491"/>
    <w:rsid w:val="00E55582"/>
    <w:rsid w:val="00E558D9"/>
    <w:rsid w:val="00E55ABF"/>
    <w:rsid w:val="00E56699"/>
    <w:rsid w:val="00E56953"/>
    <w:rsid w:val="00E5711F"/>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73F"/>
    <w:rsid w:val="00E61781"/>
    <w:rsid w:val="00E618E3"/>
    <w:rsid w:val="00E61AAE"/>
    <w:rsid w:val="00E61B68"/>
    <w:rsid w:val="00E61DAC"/>
    <w:rsid w:val="00E61DB1"/>
    <w:rsid w:val="00E62275"/>
    <w:rsid w:val="00E6247A"/>
    <w:rsid w:val="00E624DA"/>
    <w:rsid w:val="00E62597"/>
    <w:rsid w:val="00E62608"/>
    <w:rsid w:val="00E626AA"/>
    <w:rsid w:val="00E62896"/>
    <w:rsid w:val="00E629F9"/>
    <w:rsid w:val="00E62A9D"/>
    <w:rsid w:val="00E62ABD"/>
    <w:rsid w:val="00E62AF2"/>
    <w:rsid w:val="00E62DBC"/>
    <w:rsid w:val="00E6300E"/>
    <w:rsid w:val="00E63060"/>
    <w:rsid w:val="00E630E9"/>
    <w:rsid w:val="00E630F7"/>
    <w:rsid w:val="00E631EB"/>
    <w:rsid w:val="00E63434"/>
    <w:rsid w:val="00E63797"/>
    <w:rsid w:val="00E63DB5"/>
    <w:rsid w:val="00E6412A"/>
    <w:rsid w:val="00E641EA"/>
    <w:rsid w:val="00E64286"/>
    <w:rsid w:val="00E64763"/>
    <w:rsid w:val="00E64AB0"/>
    <w:rsid w:val="00E64D86"/>
    <w:rsid w:val="00E6514E"/>
    <w:rsid w:val="00E6530A"/>
    <w:rsid w:val="00E654C9"/>
    <w:rsid w:val="00E65841"/>
    <w:rsid w:val="00E65996"/>
    <w:rsid w:val="00E65A62"/>
    <w:rsid w:val="00E65E6B"/>
    <w:rsid w:val="00E660F9"/>
    <w:rsid w:val="00E66244"/>
    <w:rsid w:val="00E6640D"/>
    <w:rsid w:val="00E664C3"/>
    <w:rsid w:val="00E66561"/>
    <w:rsid w:val="00E6682F"/>
    <w:rsid w:val="00E6684A"/>
    <w:rsid w:val="00E6691F"/>
    <w:rsid w:val="00E66EA4"/>
    <w:rsid w:val="00E66F9D"/>
    <w:rsid w:val="00E67387"/>
    <w:rsid w:val="00E67807"/>
    <w:rsid w:val="00E6795B"/>
    <w:rsid w:val="00E67C8B"/>
    <w:rsid w:val="00E7012A"/>
    <w:rsid w:val="00E701E0"/>
    <w:rsid w:val="00E7020E"/>
    <w:rsid w:val="00E7042A"/>
    <w:rsid w:val="00E705E5"/>
    <w:rsid w:val="00E7099A"/>
    <w:rsid w:val="00E70B0C"/>
    <w:rsid w:val="00E710FA"/>
    <w:rsid w:val="00E71235"/>
    <w:rsid w:val="00E71417"/>
    <w:rsid w:val="00E71A56"/>
    <w:rsid w:val="00E71DF1"/>
    <w:rsid w:val="00E71E2E"/>
    <w:rsid w:val="00E721AB"/>
    <w:rsid w:val="00E721F3"/>
    <w:rsid w:val="00E722EF"/>
    <w:rsid w:val="00E723D3"/>
    <w:rsid w:val="00E7242A"/>
    <w:rsid w:val="00E7245A"/>
    <w:rsid w:val="00E72ABE"/>
    <w:rsid w:val="00E72BCC"/>
    <w:rsid w:val="00E73065"/>
    <w:rsid w:val="00E7306F"/>
    <w:rsid w:val="00E7309D"/>
    <w:rsid w:val="00E73713"/>
    <w:rsid w:val="00E73D54"/>
    <w:rsid w:val="00E73E01"/>
    <w:rsid w:val="00E7421B"/>
    <w:rsid w:val="00E7429E"/>
    <w:rsid w:val="00E74589"/>
    <w:rsid w:val="00E7476B"/>
    <w:rsid w:val="00E7478C"/>
    <w:rsid w:val="00E74897"/>
    <w:rsid w:val="00E74B5A"/>
    <w:rsid w:val="00E74C60"/>
    <w:rsid w:val="00E74DCC"/>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E6C"/>
    <w:rsid w:val="00E75EBC"/>
    <w:rsid w:val="00E75EF8"/>
    <w:rsid w:val="00E75F9B"/>
    <w:rsid w:val="00E76141"/>
    <w:rsid w:val="00E761E3"/>
    <w:rsid w:val="00E76270"/>
    <w:rsid w:val="00E76316"/>
    <w:rsid w:val="00E766D2"/>
    <w:rsid w:val="00E76C80"/>
    <w:rsid w:val="00E76EAB"/>
    <w:rsid w:val="00E76ED7"/>
    <w:rsid w:val="00E77040"/>
    <w:rsid w:val="00E772AC"/>
    <w:rsid w:val="00E773B6"/>
    <w:rsid w:val="00E773D4"/>
    <w:rsid w:val="00E77595"/>
    <w:rsid w:val="00E7760F"/>
    <w:rsid w:val="00E77958"/>
    <w:rsid w:val="00E7797B"/>
    <w:rsid w:val="00E77B45"/>
    <w:rsid w:val="00E77B8E"/>
    <w:rsid w:val="00E77C66"/>
    <w:rsid w:val="00E77D75"/>
    <w:rsid w:val="00E8016D"/>
    <w:rsid w:val="00E801D6"/>
    <w:rsid w:val="00E801FD"/>
    <w:rsid w:val="00E80452"/>
    <w:rsid w:val="00E804BC"/>
    <w:rsid w:val="00E8052E"/>
    <w:rsid w:val="00E8062F"/>
    <w:rsid w:val="00E80801"/>
    <w:rsid w:val="00E80B61"/>
    <w:rsid w:val="00E80B6C"/>
    <w:rsid w:val="00E80B75"/>
    <w:rsid w:val="00E80F34"/>
    <w:rsid w:val="00E810EC"/>
    <w:rsid w:val="00E8117B"/>
    <w:rsid w:val="00E81430"/>
    <w:rsid w:val="00E81490"/>
    <w:rsid w:val="00E815AA"/>
    <w:rsid w:val="00E81606"/>
    <w:rsid w:val="00E81643"/>
    <w:rsid w:val="00E81F9F"/>
    <w:rsid w:val="00E81FE9"/>
    <w:rsid w:val="00E81FFC"/>
    <w:rsid w:val="00E82155"/>
    <w:rsid w:val="00E826C8"/>
    <w:rsid w:val="00E8289C"/>
    <w:rsid w:val="00E828DA"/>
    <w:rsid w:val="00E82B50"/>
    <w:rsid w:val="00E82D10"/>
    <w:rsid w:val="00E82D33"/>
    <w:rsid w:val="00E82E08"/>
    <w:rsid w:val="00E82EDB"/>
    <w:rsid w:val="00E83280"/>
    <w:rsid w:val="00E832C9"/>
    <w:rsid w:val="00E83469"/>
    <w:rsid w:val="00E835ED"/>
    <w:rsid w:val="00E83BA0"/>
    <w:rsid w:val="00E83BF7"/>
    <w:rsid w:val="00E83E6E"/>
    <w:rsid w:val="00E843F9"/>
    <w:rsid w:val="00E8478C"/>
    <w:rsid w:val="00E847EA"/>
    <w:rsid w:val="00E84A52"/>
    <w:rsid w:val="00E84BEA"/>
    <w:rsid w:val="00E84DF6"/>
    <w:rsid w:val="00E850F7"/>
    <w:rsid w:val="00E85279"/>
    <w:rsid w:val="00E852E4"/>
    <w:rsid w:val="00E85483"/>
    <w:rsid w:val="00E854B4"/>
    <w:rsid w:val="00E85766"/>
    <w:rsid w:val="00E85820"/>
    <w:rsid w:val="00E859CA"/>
    <w:rsid w:val="00E859CC"/>
    <w:rsid w:val="00E859F1"/>
    <w:rsid w:val="00E85AE4"/>
    <w:rsid w:val="00E85BE1"/>
    <w:rsid w:val="00E85CF1"/>
    <w:rsid w:val="00E85F02"/>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F0"/>
    <w:rsid w:val="00E87AC1"/>
    <w:rsid w:val="00E87AE6"/>
    <w:rsid w:val="00E87DCE"/>
    <w:rsid w:val="00E87E12"/>
    <w:rsid w:val="00E87F52"/>
    <w:rsid w:val="00E90007"/>
    <w:rsid w:val="00E90199"/>
    <w:rsid w:val="00E9020C"/>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0B8"/>
    <w:rsid w:val="00E94240"/>
    <w:rsid w:val="00E9428D"/>
    <w:rsid w:val="00E942A2"/>
    <w:rsid w:val="00E94307"/>
    <w:rsid w:val="00E94504"/>
    <w:rsid w:val="00E945D5"/>
    <w:rsid w:val="00E94762"/>
    <w:rsid w:val="00E94835"/>
    <w:rsid w:val="00E94B85"/>
    <w:rsid w:val="00E94C65"/>
    <w:rsid w:val="00E94CE0"/>
    <w:rsid w:val="00E952E8"/>
    <w:rsid w:val="00E9533A"/>
    <w:rsid w:val="00E95490"/>
    <w:rsid w:val="00E955A8"/>
    <w:rsid w:val="00E95754"/>
    <w:rsid w:val="00E957C8"/>
    <w:rsid w:val="00E95A4A"/>
    <w:rsid w:val="00E95B52"/>
    <w:rsid w:val="00E95CCD"/>
    <w:rsid w:val="00E95D01"/>
    <w:rsid w:val="00E95EC6"/>
    <w:rsid w:val="00E9614A"/>
    <w:rsid w:val="00E9627E"/>
    <w:rsid w:val="00E96497"/>
    <w:rsid w:val="00E9687A"/>
    <w:rsid w:val="00E968BC"/>
    <w:rsid w:val="00E9694A"/>
    <w:rsid w:val="00E96A46"/>
    <w:rsid w:val="00E96C84"/>
    <w:rsid w:val="00E96E46"/>
    <w:rsid w:val="00E96FBC"/>
    <w:rsid w:val="00E9738B"/>
    <w:rsid w:val="00E97507"/>
    <w:rsid w:val="00E977B2"/>
    <w:rsid w:val="00E97878"/>
    <w:rsid w:val="00E97956"/>
    <w:rsid w:val="00EA00A6"/>
    <w:rsid w:val="00EA00F5"/>
    <w:rsid w:val="00EA0281"/>
    <w:rsid w:val="00EA0621"/>
    <w:rsid w:val="00EA0652"/>
    <w:rsid w:val="00EA0A05"/>
    <w:rsid w:val="00EA0AB8"/>
    <w:rsid w:val="00EA0BD3"/>
    <w:rsid w:val="00EA0BFA"/>
    <w:rsid w:val="00EA0E05"/>
    <w:rsid w:val="00EA0E10"/>
    <w:rsid w:val="00EA1027"/>
    <w:rsid w:val="00EA1052"/>
    <w:rsid w:val="00EA11D5"/>
    <w:rsid w:val="00EA13E8"/>
    <w:rsid w:val="00EA147D"/>
    <w:rsid w:val="00EA1656"/>
    <w:rsid w:val="00EA1665"/>
    <w:rsid w:val="00EA1AEA"/>
    <w:rsid w:val="00EA1B4A"/>
    <w:rsid w:val="00EA20D9"/>
    <w:rsid w:val="00EA2271"/>
    <w:rsid w:val="00EA2351"/>
    <w:rsid w:val="00EA24FF"/>
    <w:rsid w:val="00EA2730"/>
    <w:rsid w:val="00EA2D9B"/>
    <w:rsid w:val="00EA2DF9"/>
    <w:rsid w:val="00EA3502"/>
    <w:rsid w:val="00EA3527"/>
    <w:rsid w:val="00EA3D67"/>
    <w:rsid w:val="00EA3DB9"/>
    <w:rsid w:val="00EA3F13"/>
    <w:rsid w:val="00EA3F1D"/>
    <w:rsid w:val="00EA3FE8"/>
    <w:rsid w:val="00EA404B"/>
    <w:rsid w:val="00EA4465"/>
    <w:rsid w:val="00EA4684"/>
    <w:rsid w:val="00EA475F"/>
    <w:rsid w:val="00EA4877"/>
    <w:rsid w:val="00EA4AC2"/>
    <w:rsid w:val="00EA5029"/>
    <w:rsid w:val="00EA5080"/>
    <w:rsid w:val="00EA51B8"/>
    <w:rsid w:val="00EA5335"/>
    <w:rsid w:val="00EA578F"/>
    <w:rsid w:val="00EA5B4A"/>
    <w:rsid w:val="00EA5C16"/>
    <w:rsid w:val="00EA5EB9"/>
    <w:rsid w:val="00EA5F39"/>
    <w:rsid w:val="00EA5F66"/>
    <w:rsid w:val="00EA6010"/>
    <w:rsid w:val="00EA6036"/>
    <w:rsid w:val="00EA60E1"/>
    <w:rsid w:val="00EA628A"/>
    <w:rsid w:val="00EA6506"/>
    <w:rsid w:val="00EA66F6"/>
    <w:rsid w:val="00EA673B"/>
    <w:rsid w:val="00EA6EA8"/>
    <w:rsid w:val="00EA6F26"/>
    <w:rsid w:val="00EA708C"/>
    <w:rsid w:val="00EA710C"/>
    <w:rsid w:val="00EA72BF"/>
    <w:rsid w:val="00EA7690"/>
    <w:rsid w:val="00EA77F0"/>
    <w:rsid w:val="00EA7A7E"/>
    <w:rsid w:val="00EA7AF2"/>
    <w:rsid w:val="00EA7C2F"/>
    <w:rsid w:val="00EA7CC0"/>
    <w:rsid w:val="00EA7CE6"/>
    <w:rsid w:val="00EA7E15"/>
    <w:rsid w:val="00EA7E8F"/>
    <w:rsid w:val="00EA7E9E"/>
    <w:rsid w:val="00EA7EF5"/>
    <w:rsid w:val="00EA7F1F"/>
    <w:rsid w:val="00EB0073"/>
    <w:rsid w:val="00EB00A2"/>
    <w:rsid w:val="00EB0322"/>
    <w:rsid w:val="00EB05DC"/>
    <w:rsid w:val="00EB07EB"/>
    <w:rsid w:val="00EB0877"/>
    <w:rsid w:val="00EB1033"/>
    <w:rsid w:val="00EB12BC"/>
    <w:rsid w:val="00EB1375"/>
    <w:rsid w:val="00EB1527"/>
    <w:rsid w:val="00EB1705"/>
    <w:rsid w:val="00EB177A"/>
    <w:rsid w:val="00EB17CB"/>
    <w:rsid w:val="00EB1819"/>
    <w:rsid w:val="00EB187D"/>
    <w:rsid w:val="00EB1988"/>
    <w:rsid w:val="00EB1A7B"/>
    <w:rsid w:val="00EB20A9"/>
    <w:rsid w:val="00EB2435"/>
    <w:rsid w:val="00EB269A"/>
    <w:rsid w:val="00EB2AA6"/>
    <w:rsid w:val="00EB2B2A"/>
    <w:rsid w:val="00EB2BD1"/>
    <w:rsid w:val="00EB2C33"/>
    <w:rsid w:val="00EB2C3C"/>
    <w:rsid w:val="00EB338E"/>
    <w:rsid w:val="00EB3495"/>
    <w:rsid w:val="00EB34B7"/>
    <w:rsid w:val="00EB357C"/>
    <w:rsid w:val="00EB35D4"/>
    <w:rsid w:val="00EB369A"/>
    <w:rsid w:val="00EB3953"/>
    <w:rsid w:val="00EB395B"/>
    <w:rsid w:val="00EB3CE0"/>
    <w:rsid w:val="00EB3DB0"/>
    <w:rsid w:val="00EB410B"/>
    <w:rsid w:val="00EB42C8"/>
    <w:rsid w:val="00EB43CA"/>
    <w:rsid w:val="00EB43F9"/>
    <w:rsid w:val="00EB46EA"/>
    <w:rsid w:val="00EB47BA"/>
    <w:rsid w:val="00EB4A13"/>
    <w:rsid w:val="00EB4DAE"/>
    <w:rsid w:val="00EB4E79"/>
    <w:rsid w:val="00EB4EA8"/>
    <w:rsid w:val="00EB5172"/>
    <w:rsid w:val="00EB51F9"/>
    <w:rsid w:val="00EB534C"/>
    <w:rsid w:val="00EB543D"/>
    <w:rsid w:val="00EB545D"/>
    <w:rsid w:val="00EB55D2"/>
    <w:rsid w:val="00EB57E7"/>
    <w:rsid w:val="00EB5A4E"/>
    <w:rsid w:val="00EB5C3A"/>
    <w:rsid w:val="00EB5CC3"/>
    <w:rsid w:val="00EB5D93"/>
    <w:rsid w:val="00EB5DA7"/>
    <w:rsid w:val="00EB6115"/>
    <w:rsid w:val="00EB628E"/>
    <w:rsid w:val="00EB63F4"/>
    <w:rsid w:val="00EB6440"/>
    <w:rsid w:val="00EB6698"/>
    <w:rsid w:val="00EB6A8D"/>
    <w:rsid w:val="00EB6B36"/>
    <w:rsid w:val="00EB6BCE"/>
    <w:rsid w:val="00EB6C27"/>
    <w:rsid w:val="00EB6C53"/>
    <w:rsid w:val="00EB6ED2"/>
    <w:rsid w:val="00EB7832"/>
    <w:rsid w:val="00EB78A7"/>
    <w:rsid w:val="00EB7998"/>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71"/>
    <w:rsid w:val="00EC16EA"/>
    <w:rsid w:val="00EC183D"/>
    <w:rsid w:val="00EC1CC6"/>
    <w:rsid w:val="00EC1D83"/>
    <w:rsid w:val="00EC1DCF"/>
    <w:rsid w:val="00EC1F3C"/>
    <w:rsid w:val="00EC2B2B"/>
    <w:rsid w:val="00EC2E21"/>
    <w:rsid w:val="00EC2F72"/>
    <w:rsid w:val="00EC3043"/>
    <w:rsid w:val="00EC307B"/>
    <w:rsid w:val="00EC32D6"/>
    <w:rsid w:val="00EC331F"/>
    <w:rsid w:val="00EC36DD"/>
    <w:rsid w:val="00EC3BC3"/>
    <w:rsid w:val="00EC3EBA"/>
    <w:rsid w:val="00EC43A9"/>
    <w:rsid w:val="00EC4456"/>
    <w:rsid w:val="00EC4AFD"/>
    <w:rsid w:val="00EC4B65"/>
    <w:rsid w:val="00EC4D77"/>
    <w:rsid w:val="00EC4D7B"/>
    <w:rsid w:val="00EC4E2E"/>
    <w:rsid w:val="00EC5337"/>
    <w:rsid w:val="00EC555C"/>
    <w:rsid w:val="00EC5589"/>
    <w:rsid w:val="00EC558B"/>
    <w:rsid w:val="00EC571B"/>
    <w:rsid w:val="00EC5A0B"/>
    <w:rsid w:val="00EC5A47"/>
    <w:rsid w:val="00EC5ECD"/>
    <w:rsid w:val="00EC5F1A"/>
    <w:rsid w:val="00EC6261"/>
    <w:rsid w:val="00EC6337"/>
    <w:rsid w:val="00EC6C4C"/>
    <w:rsid w:val="00EC6D68"/>
    <w:rsid w:val="00EC6DDB"/>
    <w:rsid w:val="00EC7183"/>
    <w:rsid w:val="00EC71AB"/>
    <w:rsid w:val="00EC7349"/>
    <w:rsid w:val="00EC7D66"/>
    <w:rsid w:val="00ED00B4"/>
    <w:rsid w:val="00ED022F"/>
    <w:rsid w:val="00ED03FA"/>
    <w:rsid w:val="00ED042A"/>
    <w:rsid w:val="00ED04CE"/>
    <w:rsid w:val="00ED0DE8"/>
    <w:rsid w:val="00ED0EA4"/>
    <w:rsid w:val="00ED0EB9"/>
    <w:rsid w:val="00ED1001"/>
    <w:rsid w:val="00ED1206"/>
    <w:rsid w:val="00ED123A"/>
    <w:rsid w:val="00ED1447"/>
    <w:rsid w:val="00ED19B6"/>
    <w:rsid w:val="00ED1A39"/>
    <w:rsid w:val="00ED1D96"/>
    <w:rsid w:val="00ED2094"/>
    <w:rsid w:val="00ED2098"/>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499C"/>
    <w:rsid w:val="00ED5122"/>
    <w:rsid w:val="00ED54F7"/>
    <w:rsid w:val="00ED58F2"/>
    <w:rsid w:val="00ED58FE"/>
    <w:rsid w:val="00ED5947"/>
    <w:rsid w:val="00ED5994"/>
    <w:rsid w:val="00ED5B50"/>
    <w:rsid w:val="00ED5F25"/>
    <w:rsid w:val="00ED5F7B"/>
    <w:rsid w:val="00ED62F5"/>
    <w:rsid w:val="00ED66EC"/>
    <w:rsid w:val="00ED7363"/>
    <w:rsid w:val="00ED7884"/>
    <w:rsid w:val="00ED7E19"/>
    <w:rsid w:val="00EE0074"/>
    <w:rsid w:val="00EE00C9"/>
    <w:rsid w:val="00EE0130"/>
    <w:rsid w:val="00EE0208"/>
    <w:rsid w:val="00EE0659"/>
    <w:rsid w:val="00EE08BC"/>
    <w:rsid w:val="00EE09EA"/>
    <w:rsid w:val="00EE0A49"/>
    <w:rsid w:val="00EE0BF7"/>
    <w:rsid w:val="00EE0E09"/>
    <w:rsid w:val="00EE0F9D"/>
    <w:rsid w:val="00EE12DA"/>
    <w:rsid w:val="00EE13C8"/>
    <w:rsid w:val="00EE14C4"/>
    <w:rsid w:val="00EE14D7"/>
    <w:rsid w:val="00EE1567"/>
    <w:rsid w:val="00EE15CA"/>
    <w:rsid w:val="00EE18BB"/>
    <w:rsid w:val="00EE1B59"/>
    <w:rsid w:val="00EE1BC6"/>
    <w:rsid w:val="00EE1BE9"/>
    <w:rsid w:val="00EE1CDA"/>
    <w:rsid w:val="00EE24B7"/>
    <w:rsid w:val="00EE2A50"/>
    <w:rsid w:val="00EE2AAB"/>
    <w:rsid w:val="00EE2ABD"/>
    <w:rsid w:val="00EE2B6C"/>
    <w:rsid w:val="00EE2C55"/>
    <w:rsid w:val="00EE3203"/>
    <w:rsid w:val="00EE33A6"/>
    <w:rsid w:val="00EE3819"/>
    <w:rsid w:val="00EE3B6C"/>
    <w:rsid w:val="00EE3D2B"/>
    <w:rsid w:val="00EE3DCB"/>
    <w:rsid w:val="00EE3E0B"/>
    <w:rsid w:val="00EE3FE2"/>
    <w:rsid w:val="00EE43F9"/>
    <w:rsid w:val="00EE44A5"/>
    <w:rsid w:val="00EE4708"/>
    <w:rsid w:val="00EE47BF"/>
    <w:rsid w:val="00EE4EBA"/>
    <w:rsid w:val="00EE4EBE"/>
    <w:rsid w:val="00EE4F27"/>
    <w:rsid w:val="00EE50CA"/>
    <w:rsid w:val="00EE5112"/>
    <w:rsid w:val="00EE58ED"/>
    <w:rsid w:val="00EE5915"/>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AD2"/>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8F3"/>
    <w:rsid w:val="00EF1C0D"/>
    <w:rsid w:val="00EF1E8D"/>
    <w:rsid w:val="00EF1F0E"/>
    <w:rsid w:val="00EF20FD"/>
    <w:rsid w:val="00EF2152"/>
    <w:rsid w:val="00EF2396"/>
    <w:rsid w:val="00EF2786"/>
    <w:rsid w:val="00EF28D7"/>
    <w:rsid w:val="00EF29D0"/>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E1"/>
    <w:rsid w:val="00EF4F32"/>
    <w:rsid w:val="00EF52E9"/>
    <w:rsid w:val="00EF5326"/>
    <w:rsid w:val="00EF5630"/>
    <w:rsid w:val="00EF573A"/>
    <w:rsid w:val="00EF585E"/>
    <w:rsid w:val="00EF5861"/>
    <w:rsid w:val="00EF58EF"/>
    <w:rsid w:val="00EF59E2"/>
    <w:rsid w:val="00EF5D0A"/>
    <w:rsid w:val="00EF5D42"/>
    <w:rsid w:val="00EF5F78"/>
    <w:rsid w:val="00EF6060"/>
    <w:rsid w:val="00EF6141"/>
    <w:rsid w:val="00EF6C34"/>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EF7EB1"/>
    <w:rsid w:val="00EF7EE1"/>
    <w:rsid w:val="00F000F0"/>
    <w:rsid w:val="00F00103"/>
    <w:rsid w:val="00F00180"/>
    <w:rsid w:val="00F002BF"/>
    <w:rsid w:val="00F0031F"/>
    <w:rsid w:val="00F003A8"/>
    <w:rsid w:val="00F00572"/>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74A"/>
    <w:rsid w:val="00F0388F"/>
    <w:rsid w:val="00F03891"/>
    <w:rsid w:val="00F03C49"/>
    <w:rsid w:val="00F043D0"/>
    <w:rsid w:val="00F044CA"/>
    <w:rsid w:val="00F0450E"/>
    <w:rsid w:val="00F04551"/>
    <w:rsid w:val="00F045DF"/>
    <w:rsid w:val="00F04887"/>
    <w:rsid w:val="00F04922"/>
    <w:rsid w:val="00F04A62"/>
    <w:rsid w:val="00F04AAF"/>
    <w:rsid w:val="00F04C53"/>
    <w:rsid w:val="00F04D51"/>
    <w:rsid w:val="00F04F3E"/>
    <w:rsid w:val="00F0522E"/>
    <w:rsid w:val="00F05EED"/>
    <w:rsid w:val="00F06081"/>
    <w:rsid w:val="00F067A9"/>
    <w:rsid w:val="00F06C4F"/>
    <w:rsid w:val="00F06F02"/>
    <w:rsid w:val="00F06F4C"/>
    <w:rsid w:val="00F07053"/>
    <w:rsid w:val="00F07204"/>
    <w:rsid w:val="00F075EA"/>
    <w:rsid w:val="00F07833"/>
    <w:rsid w:val="00F07DEB"/>
    <w:rsid w:val="00F07E69"/>
    <w:rsid w:val="00F100BA"/>
    <w:rsid w:val="00F10437"/>
    <w:rsid w:val="00F10465"/>
    <w:rsid w:val="00F10864"/>
    <w:rsid w:val="00F108F5"/>
    <w:rsid w:val="00F10910"/>
    <w:rsid w:val="00F10A36"/>
    <w:rsid w:val="00F10D25"/>
    <w:rsid w:val="00F11319"/>
    <w:rsid w:val="00F114BF"/>
    <w:rsid w:val="00F1165E"/>
    <w:rsid w:val="00F11C21"/>
    <w:rsid w:val="00F11C40"/>
    <w:rsid w:val="00F11CF5"/>
    <w:rsid w:val="00F11F0D"/>
    <w:rsid w:val="00F11F92"/>
    <w:rsid w:val="00F11FE0"/>
    <w:rsid w:val="00F124CB"/>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04"/>
    <w:rsid w:val="00F1473D"/>
    <w:rsid w:val="00F1476B"/>
    <w:rsid w:val="00F149F8"/>
    <w:rsid w:val="00F15860"/>
    <w:rsid w:val="00F15A24"/>
    <w:rsid w:val="00F15A87"/>
    <w:rsid w:val="00F15F91"/>
    <w:rsid w:val="00F16279"/>
    <w:rsid w:val="00F16628"/>
    <w:rsid w:val="00F1667C"/>
    <w:rsid w:val="00F1694E"/>
    <w:rsid w:val="00F16BB1"/>
    <w:rsid w:val="00F16F7C"/>
    <w:rsid w:val="00F17237"/>
    <w:rsid w:val="00F173CC"/>
    <w:rsid w:val="00F17714"/>
    <w:rsid w:val="00F17756"/>
    <w:rsid w:val="00F17A8F"/>
    <w:rsid w:val="00F17B67"/>
    <w:rsid w:val="00F17CA8"/>
    <w:rsid w:val="00F20046"/>
    <w:rsid w:val="00F20540"/>
    <w:rsid w:val="00F206FE"/>
    <w:rsid w:val="00F2094D"/>
    <w:rsid w:val="00F20A2E"/>
    <w:rsid w:val="00F20D9C"/>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607"/>
    <w:rsid w:val="00F227B6"/>
    <w:rsid w:val="00F229BA"/>
    <w:rsid w:val="00F22C96"/>
    <w:rsid w:val="00F22CAA"/>
    <w:rsid w:val="00F22EBB"/>
    <w:rsid w:val="00F2344A"/>
    <w:rsid w:val="00F23561"/>
    <w:rsid w:val="00F2357F"/>
    <w:rsid w:val="00F236A0"/>
    <w:rsid w:val="00F23961"/>
    <w:rsid w:val="00F23A09"/>
    <w:rsid w:val="00F23BD0"/>
    <w:rsid w:val="00F23FCA"/>
    <w:rsid w:val="00F24045"/>
    <w:rsid w:val="00F240F4"/>
    <w:rsid w:val="00F24263"/>
    <w:rsid w:val="00F244C0"/>
    <w:rsid w:val="00F2456B"/>
    <w:rsid w:val="00F24719"/>
    <w:rsid w:val="00F2483F"/>
    <w:rsid w:val="00F249F4"/>
    <w:rsid w:val="00F24A57"/>
    <w:rsid w:val="00F24F4D"/>
    <w:rsid w:val="00F24FA0"/>
    <w:rsid w:val="00F250CE"/>
    <w:rsid w:val="00F25157"/>
    <w:rsid w:val="00F252C7"/>
    <w:rsid w:val="00F25458"/>
    <w:rsid w:val="00F25D4A"/>
    <w:rsid w:val="00F25E4C"/>
    <w:rsid w:val="00F25EB4"/>
    <w:rsid w:val="00F26087"/>
    <w:rsid w:val="00F2617C"/>
    <w:rsid w:val="00F26187"/>
    <w:rsid w:val="00F2643A"/>
    <w:rsid w:val="00F26852"/>
    <w:rsid w:val="00F26886"/>
    <w:rsid w:val="00F2699C"/>
    <w:rsid w:val="00F26A39"/>
    <w:rsid w:val="00F26AF5"/>
    <w:rsid w:val="00F26EAA"/>
    <w:rsid w:val="00F26ED9"/>
    <w:rsid w:val="00F272F5"/>
    <w:rsid w:val="00F272FF"/>
    <w:rsid w:val="00F275B1"/>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8F"/>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C0"/>
    <w:rsid w:val="00F33F9A"/>
    <w:rsid w:val="00F34286"/>
    <w:rsid w:val="00F342A9"/>
    <w:rsid w:val="00F342E5"/>
    <w:rsid w:val="00F346BC"/>
    <w:rsid w:val="00F34A4F"/>
    <w:rsid w:val="00F34AC2"/>
    <w:rsid w:val="00F34CB9"/>
    <w:rsid w:val="00F34D39"/>
    <w:rsid w:val="00F3521B"/>
    <w:rsid w:val="00F35532"/>
    <w:rsid w:val="00F35561"/>
    <w:rsid w:val="00F35865"/>
    <w:rsid w:val="00F359F7"/>
    <w:rsid w:val="00F35C57"/>
    <w:rsid w:val="00F35CF7"/>
    <w:rsid w:val="00F35DD2"/>
    <w:rsid w:val="00F35E92"/>
    <w:rsid w:val="00F35F41"/>
    <w:rsid w:val="00F36047"/>
    <w:rsid w:val="00F36296"/>
    <w:rsid w:val="00F363C3"/>
    <w:rsid w:val="00F364B9"/>
    <w:rsid w:val="00F3651B"/>
    <w:rsid w:val="00F366DF"/>
    <w:rsid w:val="00F3684E"/>
    <w:rsid w:val="00F369F3"/>
    <w:rsid w:val="00F37031"/>
    <w:rsid w:val="00F370CB"/>
    <w:rsid w:val="00F37230"/>
    <w:rsid w:val="00F377A2"/>
    <w:rsid w:val="00F37858"/>
    <w:rsid w:val="00F37922"/>
    <w:rsid w:val="00F37AEF"/>
    <w:rsid w:val="00F4003D"/>
    <w:rsid w:val="00F40744"/>
    <w:rsid w:val="00F40E6A"/>
    <w:rsid w:val="00F4106A"/>
    <w:rsid w:val="00F41109"/>
    <w:rsid w:val="00F41186"/>
    <w:rsid w:val="00F411DF"/>
    <w:rsid w:val="00F41216"/>
    <w:rsid w:val="00F4125D"/>
    <w:rsid w:val="00F41271"/>
    <w:rsid w:val="00F413EE"/>
    <w:rsid w:val="00F41786"/>
    <w:rsid w:val="00F417D6"/>
    <w:rsid w:val="00F41A38"/>
    <w:rsid w:val="00F41F87"/>
    <w:rsid w:val="00F4210B"/>
    <w:rsid w:val="00F4211E"/>
    <w:rsid w:val="00F42470"/>
    <w:rsid w:val="00F4255A"/>
    <w:rsid w:val="00F426AD"/>
    <w:rsid w:val="00F42910"/>
    <w:rsid w:val="00F42A5C"/>
    <w:rsid w:val="00F42ADB"/>
    <w:rsid w:val="00F42C2B"/>
    <w:rsid w:val="00F42C3B"/>
    <w:rsid w:val="00F42CB6"/>
    <w:rsid w:val="00F42E86"/>
    <w:rsid w:val="00F431C9"/>
    <w:rsid w:val="00F43360"/>
    <w:rsid w:val="00F43548"/>
    <w:rsid w:val="00F43859"/>
    <w:rsid w:val="00F43860"/>
    <w:rsid w:val="00F43869"/>
    <w:rsid w:val="00F439C5"/>
    <w:rsid w:val="00F43B0B"/>
    <w:rsid w:val="00F441EB"/>
    <w:rsid w:val="00F442EB"/>
    <w:rsid w:val="00F4439A"/>
    <w:rsid w:val="00F44720"/>
    <w:rsid w:val="00F44833"/>
    <w:rsid w:val="00F448BA"/>
    <w:rsid w:val="00F44EC5"/>
    <w:rsid w:val="00F454BB"/>
    <w:rsid w:val="00F45685"/>
    <w:rsid w:val="00F457F9"/>
    <w:rsid w:val="00F4582B"/>
    <w:rsid w:val="00F465AE"/>
    <w:rsid w:val="00F465C1"/>
    <w:rsid w:val="00F4678D"/>
    <w:rsid w:val="00F467B0"/>
    <w:rsid w:val="00F46A05"/>
    <w:rsid w:val="00F46E40"/>
    <w:rsid w:val="00F46F8B"/>
    <w:rsid w:val="00F47132"/>
    <w:rsid w:val="00F47140"/>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C78"/>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3A0B"/>
    <w:rsid w:val="00F54163"/>
    <w:rsid w:val="00F54192"/>
    <w:rsid w:val="00F54273"/>
    <w:rsid w:val="00F542D8"/>
    <w:rsid w:val="00F5463C"/>
    <w:rsid w:val="00F548C8"/>
    <w:rsid w:val="00F54AF1"/>
    <w:rsid w:val="00F54BDB"/>
    <w:rsid w:val="00F54CE9"/>
    <w:rsid w:val="00F55902"/>
    <w:rsid w:val="00F55AA4"/>
    <w:rsid w:val="00F55AC5"/>
    <w:rsid w:val="00F5662E"/>
    <w:rsid w:val="00F568B1"/>
    <w:rsid w:val="00F568FF"/>
    <w:rsid w:val="00F56918"/>
    <w:rsid w:val="00F56B25"/>
    <w:rsid w:val="00F56B77"/>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3C0"/>
    <w:rsid w:val="00F60435"/>
    <w:rsid w:val="00F6059F"/>
    <w:rsid w:val="00F606FC"/>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DB3"/>
    <w:rsid w:val="00F63F80"/>
    <w:rsid w:val="00F63F91"/>
    <w:rsid w:val="00F6404E"/>
    <w:rsid w:val="00F6433C"/>
    <w:rsid w:val="00F6474A"/>
    <w:rsid w:val="00F648AF"/>
    <w:rsid w:val="00F64966"/>
    <w:rsid w:val="00F64DEC"/>
    <w:rsid w:val="00F64F9F"/>
    <w:rsid w:val="00F65056"/>
    <w:rsid w:val="00F650A4"/>
    <w:rsid w:val="00F65157"/>
    <w:rsid w:val="00F654FA"/>
    <w:rsid w:val="00F65D14"/>
    <w:rsid w:val="00F65E11"/>
    <w:rsid w:val="00F66001"/>
    <w:rsid w:val="00F660B8"/>
    <w:rsid w:val="00F662AA"/>
    <w:rsid w:val="00F66711"/>
    <w:rsid w:val="00F667C6"/>
    <w:rsid w:val="00F66835"/>
    <w:rsid w:val="00F669E3"/>
    <w:rsid w:val="00F66A26"/>
    <w:rsid w:val="00F67739"/>
    <w:rsid w:val="00F67A85"/>
    <w:rsid w:val="00F703AF"/>
    <w:rsid w:val="00F704B0"/>
    <w:rsid w:val="00F705FB"/>
    <w:rsid w:val="00F70CF7"/>
    <w:rsid w:val="00F70D71"/>
    <w:rsid w:val="00F70F1F"/>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AA"/>
    <w:rsid w:val="00F729B4"/>
    <w:rsid w:val="00F729CA"/>
    <w:rsid w:val="00F72B04"/>
    <w:rsid w:val="00F72C94"/>
    <w:rsid w:val="00F72D73"/>
    <w:rsid w:val="00F72E17"/>
    <w:rsid w:val="00F72E87"/>
    <w:rsid w:val="00F72F45"/>
    <w:rsid w:val="00F73204"/>
    <w:rsid w:val="00F7353A"/>
    <w:rsid w:val="00F73772"/>
    <w:rsid w:val="00F73BD0"/>
    <w:rsid w:val="00F73D68"/>
    <w:rsid w:val="00F73D87"/>
    <w:rsid w:val="00F73E56"/>
    <w:rsid w:val="00F73F43"/>
    <w:rsid w:val="00F7400B"/>
    <w:rsid w:val="00F7442D"/>
    <w:rsid w:val="00F744CE"/>
    <w:rsid w:val="00F74609"/>
    <w:rsid w:val="00F74664"/>
    <w:rsid w:val="00F74791"/>
    <w:rsid w:val="00F747CA"/>
    <w:rsid w:val="00F74A7A"/>
    <w:rsid w:val="00F74BD7"/>
    <w:rsid w:val="00F74C0B"/>
    <w:rsid w:val="00F75210"/>
    <w:rsid w:val="00F7564B"/>
    <w:rsid w:val="00F75796"/>
    <w:rsid w:val="00F75A08"/>
    <w:rsid w:val="00F75B67"/>
    <w:rsid w:val="00F75D2D"/>
    <w:rsid w:val="00F75F79"/>
    <w:rsid w:val="00F762EB"/>
    <w:rsid w:val="00F76337"/>
    <w:rsid w:val="00F763DF"/>
    <w:rsid w:val="00F76517"/>
    <w:rsid w:val="00F76691"/>
    <w:rsid w:val="00F76786"/>
    <w:rsid w:val="00F76841"/>
    <w:rsid w:val="00F76A60"/>
    <w:rsid w:val="00F76B03"/>
    <w:rsid w:val="00F76B74"/>
    <w:rsid w:val="00F76E90"/>
    <w:rsid w:val="00F771D0"/>
    <w:rsid w:val="00F77363"/>
    <w:rsid w:val="00F77385"/>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6D4"/>
    <w:rsid w:val="00F81C47"/>
    <w:rsid w:val="00F81C63"/>
    <w:rsid w:val="00F81E0E"/>
    <w:rsid w:val="00F81E87"/>
    <w:rsid w:val="00F81F25"/>
    <w:rsid w:val="00F81F57"/>
    <w:rsid w:val="00F82607"/>
    <w:rsid w:val="00F82847"/>
    <w:rsid w:val="00F828F2"/>
    <w:rsid w:val="00F82B7F"/>
    <w:rsid w:val="00F82CD8"/>
    <w:rsid w:val="00F82E61"/>
    <w:rsid w:val="00F83301"/>
    <w:rsid w:val="00F83356"/>
    <w:rsid w:val="00F83515"/>
    <w:rsid w:val="00F83677"/>
    <w:rsid w:val="00F83785"/>
    <w:rsid w:val="00F837A7"/>
    <w:rsid w:val="00F837DD"/>
    <w:rsid w:val="00F83A98"/>
    <w:rsid w:val="00F83E5F"/>
    <w:rsid w:val="00F83EA5"/>
    <w:rsid w:val="00F83FE2"/>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543"/>
    <w:rsid w:val="00F906B2"/>
    <w:rsid w:val="00F909F5"/>
    <w:rsid w:val="00F90BEE"/>
    <w:rsid w:val="00F90C6D"/>
    <w:rsid w:val="00F90C86"/>
    <w:rsid w:val="00F90FD6"/>
    <w:rsid w:val="00F910E4"/>
    <w:rsid w:val="00F91354"/>
    <w:rsid w:val="00F9146F"/>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737"/>
    <w:rsid w:val="00F9473D"/>
    <w:rsid w:val="00F947AC"/>
    <w:rsid w:val="00F9495D"/>
    <w:rsid w:val="00F94C27"/>
    <w:rsid w:val="00F94DB7"/>
    <w:rsid w:val="00F94DE3"/>
    <w:rsid w:val="00F94E27"/>
    <w:rsid w:val="00F94EB4"/>
    <w:rsid w:val="00F95013"/>
    <w:rsid w:val="00F951BD"/>
    <w:rsid w:val="00F954B7"/>
    <w:rsid w:val="00F9585C"/>
    <w:rsid w:val="00F961A5"/>
    <w:rsid w:val="00F9632D"/>
    <w:rsid w:val="00F9642A"/>
    <w:rsid w:val="00F9644F"/>
    <w:rsid w:val="00F965D9"/>
    <w:rsid w:val="00F969B1"/>
    <w:rsid w:val="00F96C7A"/>
    <w:rsid w:val="00F96E7C"/>
    <w:rsid w:val="00F9709C"/>
    <w:rsid w:val="00F97383"/>
    <w:rsid w:val="00F975B5"/>
    <w:rsid w:val="00F97654"/>
    <w:rsid w:val="00F97761"/>
    <w:rsid w:val="00F97765"/>
    <w:rsid w:val="00F97893"/>
    <w:rsid w:val="00F97C88"/>
    <w:rsid w:val="00F97D26"/>
    <w:rsid w:val="00F97F4C"/>
    <w:rsid w:val="00FA028C"/>
    <w:rsid w:val="00FA04BE"/>
    <w:rsid w:val="00FA0509"/>
    <w:rsid w:val="00FA0D57"/>
    <w:rsid w:val="00FA0D79"/>
    <w:rsid w:val="00FA0E7C"/>
    <w:rsid w:val="00FA1140"/>
    <w:rsid w:val="00FA1766"/>
    <w:rsid w:val="00FA1C2E"/>
    <w:rsid w:val="00FA1C5F"/>
    <w:rsid w:val="00FA1CBF"/>
    <w:rsid w:val="00FA1D8F"/>
    <w:rsid w:val="00FA1E26"/>
    <w:rsid w:val="00FA1F0E"/>
    <w:rsid w:val="00FA2002"/>
    <w:rsid w:val="00FA21AE"/>
    <w:rsid w:val="00FA2239"/>
    <w:rsid w:val="00FA2526"/>
    <w:rsid w:val="00FA2729"/>
    <w:rsid w:val="00FA2AB0"/>
    <w:rsid w:val="00FA2EB6"/>
    <w:rsid w:val="00FA2F43"/>
    <w:rsid w:val="00FA375C"/>
    <w:rsid w:val="00FA3BEB"/>
    <w:rsid w:val="00FA3C84"/>
    <w:rsid w:val="00FA3DAB"/>
    <w:rsid w:val="00FA40CD"/>
    <w:rsid w:val="00FA442B"/>
    <w:rsid w:val="00FA4A21"/>
    <w:rsid w:val="00FA4AB1"/>
    <w:rsid w:val="00FA4B5D"/>
    <w:rsid w:val="00FA4C4D"/>
    <w:rsid w:val="00FA4CD7"/>
    <w:rsid w:val="00FA4EDE"/>
    <w:rsid w:val="00FA50E8"/>
    <w:rsid w:val="00FA526F"/>
    <w:rsid w:val="00FA5357"/>
    <w:rsid w:val="00FA53C1"/>
    <w:rsid w:val="00FA5527"/>
    <w:rsid w:val="00FA55C5"/>
    <w:rsid w:val="00FA5871"/>
    <w:rsid w:val="00FA589E"/>
    <w:rsid w:val="00FA589F"/>
    <w:rsid w:val="00FA5962"/>
    <w:rsid w:val="00FA598C"/>
    <w:rsid w:val="00FA5995"/>
    <w:rsid w:val="00FA5A95"/>
    <w:rsid w:val="00FA615A"/>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0E52"/>
    <w:rsid w:val="00FB15D5"/>
    <w:rsid w:val="00FB168B"/>
    <w:rsid w:val="00FB1694"/>
    <w:rsid w:val="00FB18E8"/>
    <w:rsid w:val="00FB19D8"/>
    <w:rsid w:val="00FB1CEE"/>
    <w:rsid w:val="00FB22E5"/>
    <w:rsid w:val="00FB25F8"/>
    <w:rsid w:val="00FB268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35"/>
    <w:rsid w:val="00FB4760"/>
    <w:rsid w:val="00FB47B5"/>
    <w:rsid w:val="00FB4802"/>
    <w:rsid w:val="00FB4931"/>
    <w:rsid w:val="00FB4AB0"/>
    <w:rsid w:val="00FB4BEA"/>
    <w:rsid w:val="00FB4E5C"/>
    <w:rsid w:val="00FB4EE2"/>
    <w:rsid w:val="00FB4F15"/>
    <w:rsid w:val="00FB52FD"/>
    <w:rsid w:val="00FB57A7"/>
    <w:rsid w:val="00FB5A6F"/>
    <w:rsid w:val="00FB5B21"/>
    <w:rsid w:val="00FB5C58"/>
    <w:rsid w:val="00FB5D81"/>
    <w:rsid w:val="00FB5E12"/>
    <w:rsid w:val="00FB601D"/>
    <w:rsid w:val="00FB6102"/>
    <w:rsid w:val="00FB61DE"/>
    <w:rsid w:val="00FB6373"/>
    <w:rsid w:val="00FB63C4"/>
    <w:rsid w:val="00FB6401"/>
    <w:rsid w:val="00FB643B"/>
    <w:rsid w:val="00FB6820"/>
    <w:rsid w:val="00FB68CE"/>
    <w:rsid w:val="00FB68F9"/>
    <w:rsid w:val="00FB6918"/>
    <w:rsid w:val="00FB6B9D"/>
    <w:rsid w:val="00FB6C4E"/>
    <w:rsid w:val="00FB706A"/>
    <w:rsid w:val="00FB72CB"/>
    <w:rsid w:val="00FB74DE"/>
    <w:rsid w:val="00FB7747"/>
    <w:rsid w:val="00FB77BB"/>
    <w:rsid w:val="00FB7A9C"/>
    <w:rsid w:val="00FB7D83"/>
    <w:rsid w:val="00FB7E8F"/>
    <w:rsid w:val="00FC0037"/>
    <w:rsid w:val="00FC04F0"/>
    <w:rsid w:val="00FC0AB4"/>
    <w:rsid w:val="00FC0B9B"/>
    <w:rsid w:val="00FC0C16"/>
    <w:rsid w:val="00FC0E12"/>
    <w:rsid w:val="00FC1162"/>
    <w:rsid w:val="00FC1202"/>
    <w:rsid w:val="00FC1285"/>
    <w:rsid w:val="00FC15DE"/>
    <w:rsid w:val="00FC1760"/>
    <w:rsid w:val="00FC1859"/>
    <w:rsid w:val="00FC19A3"/>
    <w:rsid w:val="00FC1C46"/>
    <w:rsid w:val="00FC1D23"/>
    <w:rsid w:val="00FC1D53"/>
    <w:rsid w:val="00FC1E4E"/>
    <w:rsid w:val="00FC1FAF"/>
    <w:rsid w:val="00FC2002"/>
    <w:rsid w:val="00FC2075"/>
    <w:rsid w:val="00FC20E9"/>
    <w:rsid w:val="00FC21B6"/>
    <w:rsid w:val="00FC22FE"/>
    <w:rsid w:val="00FC23FA"/>
    <w:rsid w:val="00FC250B"/>
    <w:rsid w:val="00FC26AA"/>
    <w:rsid w:val="00FC2739"/>
    <w:rsid w:val="00FC2742"/>
    <w:rsid w:val="00FC280A"/>
    <w:rsid w:val="00FC2851"/>
    <w:rsid w:val="00FC2A1C"/>
    <w:rsid w:val="00FC2D85"/>
    <w:rsid w:val="00FC2ECC"/>
    <w:rsid w:val="00FC2F46"/>
    <w:rsid w:val="00FC30B2"/>
    <w:rsid w:val="00FC310E"/>
    <w:rsid w:val="00FC312F"/>
    <w:rsid w:val="00FC330F"/>
    <w:rsid w:val="00FC34E4"/>
    <w:rsid w:val="00FC37F0"/>
    <w:rsid w:val="00FC3AD2"/>
    <w:rsid w:val="00FC3B35"/>
    <w:rsid w:val="00FC3BBC"/>
    <w:rsid w:val="00FC3D0C"/>
    <w:rsid w:val="00FC3E25"/>
    <w:rsid w:val="00FC3EEB"/>
    <w:rsid w:val="00FC3FB1"/>
    <w:rsid w:val="00FC4278"/>
    <w:rsid w:val="00FC42F2"/>
    <w:rsid w:val="00FC440E"/>
    <w:rsid w:val="00FC4423"/>
    <w:rsid w:val="00FC47D1"/>
    <w:rsid w:val="00FC4823"/>
    <w:rsid w:val="00FC4AEF"/>
    <w:rsid w:val="00FC4CA4"/>
    <w:rsid w:val="00FC4E4A"/>
    <w:rsid w:val="00FC5159"/>
    <w:rsid w:val="00FC53A5"/>
    <w:rsid w:val="00FC545C"/>
    <w:rsid w:val="00FC553E"/>
    <w:rsid w:val="00FC587B"/>
    <w:rsid w:val="00FC5B9F"/>
    <w:rsid w:val="00FC5E3A"/>
    <w:rsid w:val="00FC5EE6"/>
    <w:rsid w:val="00FC6323"/>
    <w:rsid w:val="00FC63CD"/>
    <w:rsid w:val="00FC645D"/>
    <w:rsid w:val="00FC654F"/>
    <w:rsid w:val="00FC65A0"/>
    <w:rsid w:val="00FC680B"/>
    <w:rsid w:val="00FC6B41"/>
    <w:rsid w:val="00FC6C0E"/>
    <w:rsid w:val="00FC6C43"/>
    <w:rsid w:val="00FC7308"/>
    <w:rsid w:val="00FC748F"/>
    <w:rsid w:val="00FC7671"/>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2E8"/>
    <w:rsid w:val="00FD2524"/>
    <w:rsid w:val="00FD25D1"/>
    <w:rsid w:val="00FD2740"/>
    <w:rsid w:val="00FD2804"/>
    <w:rsid w:val="00FD282A"/>
    <w:rsid w:val="00FD2A71"/>
    <w:rsid w:val="00FD2B66"/>
    <w:rsid w:val="00FD2C75"/>
    <w:rsid w:val="00FD2E55"/>
    <w:rsid w:val="00FD2E7E"/>
    <w:rsid w:val="00FD3149"/>
    <w:rsid w:val="00FD3619"/>
    <w:rsid w:val="00FD377C"/>
    <w:rsid w:val="00FD3905"/>
    <w:rsid w:val="00FD3C15"/>
    <w:rsid w:val="00FD3CCF"/>
    <w:rsid w:val="00FD427E"/>
    <w:rsid w:val="00FD449C"/>
    <w:rsid w:val="00FD4620"/>
    <w:rsid w:val="00FD48FE"/>
    <w:rsid w:val="00FD49E0"/>
    <w:rsid w:val="00FD4B33"/>
    <w:rsid w:val="00FD4CC0"/>
    <w:rsid w:val="00FD4D83"/>
    <w:rsid w:val="00FD4FE4"/>
    <w:rsid w:val="00FD4FF5"/>
    <w:rsid w:val="00FD5148"/>
    <w:rsid w:val="00FD53A6"/>
    <w:rsid w:val="00FD5C33"/>
    <w:rsid w:val="00FD5EB1"/>
    <w:rsid w:val="00FD6318"/>
    <w:rsid w:val="00FD6585"/>
    <w:rsid w:val="00FD6789"/>
    <w:rsid w:val="00FD6A3D"/>
    <w:rsid w:val="00FD6A6D"/>
    <w:rsid w:val="00FD6D80"/>
    <w:rsid w:val="00FD6E1E"/>
    <w:rsid w:val="00FD6F9D"/>
    <w:rsid w:val="00FD7001"/>
    <w:rsid w:val="00FD7240"/>
    <w:rsid w:val="00FD72D9"/>
    <w:rsid w:val="00FD73AE"/>
    <w:rsid w:val="00FD7619"/>
    <w:rsid w:val="00FD794E"/>
    <w:rsid w:val="00FD7F6A"/>
    <w:rsid w:val="00FD7FB9"/>
    <w:rsid w:val="00FE0121"/>
    <w:rsid w:val="00FE04B6"/>
    <w:rsid w:val="00FE05E5"/>
    <w:rsid w:val="00FE0657"/>
    <w:rsid w:val="00FE0C87"/>
    <w:rsid w:val="00FE0FB5"/>
    <w:rsid w:val="00FE1901"/>
    <w:rsid w:val="00FE1D18"/>
    <w:rsid w:val="00FE1E95"/>
    <w:rsid w:val="00FE20AB"/>
    <w:rsid w:val="00FE22FE"/>
    <w:rsid w:val="00FE26FE"/>
    <w:rsid w:val="00FE2A82"/>
    <w:rsid w:val="00FE2B27"/>
    <w:rsid w:val="00FE2B7B"/>
    <w:rsid w:val="00FE2B7E"/>
    <w:rsid w:val="00FE2CAA"/>
    <w:rsid w:val="00FE2DE0"/>
    <w:rsid w:val="00FE3100"/>
    <w:rsid w:val="00FE3369"/>
    <w:rsid w:val="00FE3439"/>
    <w:rsid w:val="00FE3768"/>
    <w:rsid w:val="00FE37A4"/>
    <w:rsid w:val="00FE3AB7"/>
    <w:rsid w:val="00FE3C57"/>
    <w:rsid w:val="00FE45D2"/>
    <w:rsid w:val="00FE48F9"/>
    <w:rsid w:val="00FE490E"/>
    <w:rsid w:val="00FE4AD0"/>
    <w:rsid w:val="00FE4B47"/>
    <w:rsid w:val="00FE5172"/>
    <w:rsid w:val="00FE51F9"/>
    <w:rsid w:val="00FE5410"/>
    <w:rsid w:val="00FE5538"/>
    <w:rsid w:val="00FE5907"/>
    <w:rsid w:val="00FE5977"/>
    <w:rsid w:val="00FE5C18"/>
    <w:rsid w:val="00FE5CD5"/>
    <w:rsid w:val="00FE5E36"/>
    <w:rsid w:val="00FE61A2"/>
    <w:rsid w:val="00FE627C"/>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293"/>
    <w:rsid w:val="00FF030A"/>
    <w:rsid w:val="00FF0502"/>
    <w:rsid w:val="00FF054D"/>
    <w:rsid w:val="00FF074A"/>
    <w:rsid w:val="00FF0769"/>
    <w:rsid w:val="00FF08DA"/>
    <w:rsid w:val="00FF0BBB"/>
    <w:rsid w:val="00FF0D53"/>
    <w:rsid w:val="00FF1455"/>
    <w:rsid w:val="00FF14C1"/>
    <w:rsid w:val="00FF1716"/>
    <w:rsid w:val="00FF1862"/>
    <w:rsid w:val="00FF1CD4"/>
    <w:rsid w:val="00FF1FC8"/>
    <w:rsid w:val="00FF2077"/>
    <w:rsid w:val="00FF2079"/>
    <w:rsid w:val="00FF2551"/>
    <w:rsid w:val="00FF2849"/>
    <w:rsid w:val="00FF28C9"/>
    <w:rsid w:val="00FF2926"/>
    <w:rsid w:val="00FF2A88"/>
    <w:rsid w:val="00FF2DEF"/>
    <w:rsid w:val="00FF2F79"/>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CF6"/>
    <w:rsid w:val="00FF6EE3"/>
    <w:rsid w:val="00FF6FAC"/>
    <w:rsid w:val="00FF6FF8"/>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214E2AA-54FB-43F4-B15D-3A50CA7F6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1"/>
    <w:uiPriority w:val="9"/>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aliases w:val="H2,h2,Head2A,2,UNDERRUBRIK 1-2,DO NOT USE_h2,h21,Heading 2 Char,H2 Char,h2 Char,Header 2,Header2,22,heading2,2nd level,H21,H22,H23,H24,H25,R2,E2,†berschrift 2,õberschrift 2"/>
    <w:basedOn w:val="1"/>
    <w:next w:val="a"/>
    <w:link w:val="20"/>
    <w:uiPriority w:val="9"/>
    <w:qFormat/>
    <w:rsid w:val="00493083"/>
    <w:pPr>
      <w:numPr>
        <w:ilvl w:val="1"/>
      </w:numPr>
      <w:ind w:left="578" w:hanging="578"/>
      <w:outlineLvl w:val="1"/>
    </w:pPr>
    <w:rPr>
      <w:sz w:val="28"/>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rsid w:val="00460761"/>
    <w:pPr>
      <w:numPr>
        <w:ilvl w:val="2"/>
      </w:numPr>
      <w:spacing w:before="0"/>
      <w:outlineLvl w:val="2"/>
    </w:pPr>
    <w:rPr>
      <w:rFonts w:eastAsia="MS Mincho"/>
      <w:sz w:val="22"/>
      <w:szCs w:val="22"/>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1"/>
    <w:uiPriority w:val="9"/>
    <w:qFormat/>
    <w:rsid w:val="00A63872"/>
    <w:pPr>
      <w:numPr>
        <w:ilvl w:val="3"/>
      </w:numPr>
      <w:outlineLvl w:val="3"/>
    </w:pPr>
    <w:rPr>
      <w:sz w:val="24"/>
    </w:rPr>
  </w:style>
  <w:style w:type="paragraph" w:styleId="5">
    <w:name w:val="heading 5"/>
    <w:aliases w:val="h5,Heading5"/>
    <w:basedOn w:val="4"/>
    <w:next w:val="a"/>
    <w:link w:val="50"/>
    <w:uiPriority w:val="9"/>
    <w:qFormat/>
    <w:rsid w:val="00A63872"/>
    <w:pPr>
      <w:numPr>
        <w:ilvl w:val="4"/>
      </w:numPr>
      <w:outlineLvl w:val="4"/>
    </w:pPr>
    <w:rPr>
      <w:sz w:val="22"/>
    </w:rPr>
  </w:style>
  <w:style w:type="paragraph" w:styleId="6">
    <w:name w:val="heading 6"/>
    <w:aliases w:val="h6"/>
    <w:basedOn w:val="H6"/>
    <w:next w:val="a"/>
    <w:uiPriority w:val="9"/>
    <w:qFormat/>
    <w:rsid w:val="00A63872"/>
    <w:pPr>
      <w:numPr>
        <w:ilvl w:val="5"/>
        <w:numId w:val="7"/>
      </w:numPr>
      <w:outlineLvl w:val="5"/>
    </w:pPr>
  </w:style>
  <w:style w:type="paragraph" w:styleId="7">
    <w:name w:val="heading 7"/>
    <w:basedOn w:val="H6"/>
    <w:next w:val="a"/>
    <w:uiPriority w:val="9"/>
    <w:qFormat/>
    <w:rsid w:val="00A63872"/>
    <w:pPr>
      <w:numPr>
        <w:ilvl w:val="6"/>
        <w:numId w:val="7"/>
      </w:numPr>
      <w:outlineLvl w:val="6"/>
    </w:pPr>
  </w:style>
  <w:style w:type="paragraph" w:styleId="8">
    <w:name w:val="heading 8"/>
    <w:basedOn w:val="1"/>
    <w:next w:val="a"/>
    <w:uiPriority w:val="9"/>
    <w:qFormat/>
    <w:rsid w:val="00A63872"/>
    <w:pPr>
      <w:numPr>
        <w:ilvl w:val="7"/>
      </w:numPr>
      <w:outlineLvl w:val="7"/>
    </w:pPr>
  </w:style>
  <w:style w:type="paragraph" w:styleId="9">
    <w:name w:val="heading 9"/>
    <w:basedOn w:val="8"/>
    <w:next w:val="a"/>
    <w:uiPriority w:val="9"/>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aliases w:val="Table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uiPriority w:val="99"/>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1F3A3D"/>
    <w:rPr>
      <w:rFonts w:ascii="Arial" w:hAnsi="Arial" w:cs="Arial"/>
      <w:sz w:val="30"/>
      <w:szCs w:val="30"/>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93083"/>
    <w:rPr>
      <w:rFonts w:ascii="Arial" w:hAnsi="Arial" w:cs="Arial"/>
      <w:sz w:val="28"/>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60761"/>
    <w:rPr>
      <w:rFonts w:ascii="Arial" w:eastAsia="MS Mincho" w:hAnsi="Arial" w:cs="Arial"/>
      <w:sz w:val="22"/>
      <w:szCs w:val="22"/>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184F51"/>
    <w:rPr>
      <w:rFonts w:ascii="Arial" w:eastAsia="MS Mincho" w:hAnsi="Arial" w:cs="Arial"/>
      <w:sz w:val="24"/>
      <w:szCs w:val="22"/>
    </w:rPr>
  </w:style>
  <w:style w:type="character" w:customStyle="1" w:styleId="50">
    <w:name w:val="标题 5 字符"/>
    <w:aliases w:val="h5 字符,Heading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列表2"/>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uiPriority w:val="99"/>
    <w:qFormat/>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uiPriority w:val="99"/>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ListParagraph9"/>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0"/>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rsid w:val="006125B8"/>
    <w:pPr>
      <w:suppressLineNumbers/>
      <w:suppressAutoHyphens/>
      <w:overflowPunct/>
      <w:autoSpaceDE/>
      <w:autoSpaceDN/>
      <w:adjustRightInd/>
      <w:spacing w:before="0" w:after="180" w:line="259" w:lineRule="auto"/>
      <w:textAlignment w:val="auto"/>
    </w:pPr>
    <w:rPr>
      <w:rFonts w:eastAsia="等线" w:cs="Lohit Devanagari"/>
      <w:lang w:eastAsia="en-US"/>
    </w:rPr>
  </w:style>
  <w:style w:type="table" w:customStyle="1" w:styleId="26">
    <w:name w:val="网格型2"/>
    <w:basedOn w:val="a1"/>
    <w:next w:val="af"/>
    <w:uiPriority w:val="59"/>
    <w:qFormat/>
    <w:rsid w:val="00263B6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
    <w:uiPriority w:val="39"/>
    <w:qFormat/>
    <w:rsid w:val="006B04D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
    <w:uiPriority w:val="39"/>
    <w:qFormat/>
    <w:rsid w:val="00B5201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
    <w:uiPriority w:val="39"/>
    <w:qFormat/>
    <w:rsid w:val="00C434D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44F25"/>
    <w:rPr>
      <w:rFonts w:eastAsia="宋体"/>
      <w:lang w:eastAsia="ja-JP"/>
    </w:rPr>
  </w:style>
  <w:style w:type="table" w:customStyle="1" w:styleId="TableGrid11">
    <w:name w:val="TableGrid11"/>
    <w:basedOn w:val="a1"/>
    <w:next w:val="af"/>
    <w:uiPriority w:val="39"/>
    <w:qFormat/>
    <w:rsid w:val="003C34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1"/>
    <w:next w:val="af"/>
    <w:uiPriority w:val="39"/>
    <w:qFormat/>
    <w:rsid w:val="00CD04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
    <w:uiPriority w:val="59"/>
    <w:qFormat/>
    <w:rsid w:val="00997268"/>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istParagraph9">
    <w:name w:val="List Paragraph9"/>
    <w:basedOn w:val="a"/>
    <w:link w:val="aff"/>
    <w:uiPriority w:val="34"/>
    <w:qFormat/>
    <w:rsid w:val="00AD6E27"/>
    <w:pPr>
      <w:overflowPunct/>
      <w:autoSpaceDE/>
      <w:autoSpaceDN/>
      <w:adjustRightInd/>
      <w:spacing w:before="0" w:after="0" w:line="240" w:lineRule="auto"/>
      <w:ind w:leftChars="400" w:left="840"/>
      <w:jc w:val="left"/>
      <w:textAlignment w:val="auto"/>
    </w:pPr>
    <w:rPr>
      <w:rFonts w:ascii="Times" w:eastAsia="宋体" w:hAnsi="Times"/>
      <w:szCs w:val="24"/>
      <w:lang w:eastAsia="zh-CN"/>
    </w:rPr>
  </w:style>
  <w:style w:type="table" w:customStyle="1" w:styleId="53">
    <w:name w:val="网格型5"/>
    <w:basedOn w:val="a1"/>
    <w:next w:val="af"/>
    <w:uiPriority w:val="39"/>
    <w:qFormat/>
    <w:rsid w:val="002F071C"/>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8891228">
      <w:bodyDiv w:val="1"/>
      <w:marLeft w:val="0"/>
      <w:marRight w:val="0"/>
      <w:marTop w:val="0"/>
      <w:marBottom w:val="0"/>
      <w:divBdr>
        <w:top w:val="none" w:sz="0" w:space="0" w:color="auto"/>
        <w:left w:val="none" w:sz="0" w:space="0" w:color="auto"/>
        <w:bottom w:val="none" w:sz="0" w:space="0" w:color="auto"/>
        <w:right w:val="none" w:sz="0" w:space="0" w:color="auto"/>
      </w:divBdr>
      <w:divsChild>
        <w:div w:id="2035110348">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0657651">
      <w:bodyDiv w:val="1"/>
      <w:marLeft w:val="0"/>
      <w:marRight w:val="0"/>
      <w:marTop w:val="0"/>
      <w:marBottom w:val="0"/>
      <w:divBdr>
        <w:top w:val="none" w:sz="0" w:space="0" w:color="auto"/>
        <w:left w:val="none" w:sz="0" w:space="0" w:color="auto"/>
        <w:bottom w:val="none" w:sz="0" w:space="0" w:color="auto"/>
        <w:right w:val="none" w:sz="0" w:space="0" w:color="auto"/>
      </w:divBdr>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6395113">
      <w:bodyDiv w:val="1"/>
      <w:marLeft w:val="0"/>
      <w:marRight w:val="0"/>
      <w:marTop w:val="0"/>
      <w:marBottom w:val="0"/>
      <w:divBdr>
        <w:top w:val="none" w:sz="0" w:space="0" w:color="auto"/>
        <w:left w:val="none" w:sz="0" w:space="0" w:color="auto"/>
        <w:bottom w:val="none" w:sz="0" w:space="0" w:color="auto"/>
        <w:right w:val="none" w:sz="0" w:space="0" w:color="auto"/>
      </w:divBdr>
      <w:divsChild>
        <w:div w:id="155002758">
          <w:marLeft w:val="547"/>
          <w:marRight w:val="0"/>
          <w:marTop w:val="0"/>
          <w:marBottom w:val="180"/>
          <w:divBdr>
            <w:top w:val="none" w:sz="0" w:space="0" w:color="auto"/>
            <w:left w:val="none" w:sz="0" w:space="0" w:color="auto"/>
            <w:bottom w:val="none" w:sz="0" w:space="0" w:color="auto"/>
            <w:right w:val="none" w:sz="0" w:space="0" w:color="auto"/>
          </w:divBdr>
        </w:div>
        <w:div w:id="1232499568">
          <w:marLeft w:val="547"/>
          <w:marRight w:val="0"/>
          <w:marTop w:val="0"/>
          <w:marBottom w:val="180"/>
          <w:divBdr>
            <w:top w:val="none" w:sz="0" w:space="0" w:color="auto"/>
            <w:left w:val="none" w:sz="0" w:space="0" w:color="auto"/>
            <w:bottom w:val="none" w:sz="0" w:space="0" w:color="auto"/>
            <w:right w:val="none" w:sz="0" w:space="0" w:color="auto"/>
          </w:divBdr>
        </w:div>
      </w:divsChild>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08540">
      <w:bodyDiv w:val="1"/>
      <w:marLeft w:val="0"/>
      <w:marRight w:val="0"/>
      <w:marTop w:val="0"/>
      <w:marBottom w:val="0"/>
      <w:divBdr>
        <w:top w:val="none" w:sz="0" w:space="0" w:color="auto"/>
        <w:left w:val="none" w:sz="0" w:space="0" w:color="auto"/>
        <w:bottom w:val="none" w:sz="0" w:space="0" w:color="auto"/>
        <w:right w:val="none" w:sz="0" w:space="0" w:color="auto"/>
      </w:divBdr>
      <w:divsChild>
        <w:div w:id="1154875394">
          <w:marLeft w:val="547"/>
          <w:marRight w:val="0"/>
          <w:marTop w:val="0"/>
          <w:marBottom w:val="180"/>
          <w:divBdr>
            <w:top w:val="none" w:sz="0" w:space="0" w:color="auto"/>
            <w:left w:val="none" w:sz="0" w:space="0" w:color="auto"/>
            <w:bottom w:val="none" w:sz="0" w:space="0" w:color="auto"/>
            <w:right w:val="none" w:sz="0" w:space="0" w:color="auto"/>
          </w:divBdr>
        </w:div>
        <w:div w:id="1986810788">
          <w:marLeft w:val="547"/>
          <w:marRight w:val="0"/>
          <w:marTop w:val="0"/>
          <w:marBottom w:val="180"/>
          <w:divBdr>
            <w:top w:val="none" w:sz="0" w:space="0" w:color="auto"/>
            <w:left w:val="none" w:sz="0" w:space="0" w:color="auto"/>
            <w:bottom w:val="none" w:sz="0" w:space="0" w:color="auto"/>
            <w:right w:val="none" w:sz="0" w:space="0" w:color="auto"/>
          </w:divBdr>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35798382-479A-4FD5-8FAB-8141D8C6DEA5}">
  <ds:schemaRefs>
    <ds:schemaRef ds:uri="http://schemas.openxmlformats.org/officeDocument/2006/bibliography"/>
  </ds:schemaRefs>
</ds:datastoreItem>
</file>

<file path=customXml/itemProps2.xml><?xml version="1.0" encoding="utf-8"?>
<ds:datastoreItem xmlns:ds="http://schemas.openxmlformats.org/officeDocument/2006/customXml" ds:itemID="{2ACFC1DB-2EDC-4427-8D56-DF788C999253}">
  <ds:schemaRefs>
    <ds:schemaRef ds:uri="http://schemas.openxmlformats.org/officeDocument/2006/bibliography"/>
  </ds:schemaRefs>
</ds:datastoreItem>
</file>

<file path=customXml/itemProps3.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6</Pages>
  <Words>1943</Words>
  <Characters>11076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Shijuan Wu(Xiaomi)</cp:lastModifiedBy>
  <cp:revision>8</cp:revision>
  <cp:lastPrinted>2016-05-08T02:33:00Z</cp:lastPrinted>
  <dcterms:created xsi:type="dcterms:W3CDTF">2025-05-09T02:54:00Z</dcterms:created>
  <dcterms:modified xsi:type="dcterms:W3CDTF">2025-05-09T08:48:00Z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2052-9.1.0.4984</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43bbc2d03b3811ee8000432900004329">
    <vt:lpwstr>CWMaeKGGT6+JnAbaWgwr3AzwzBvvuyv2fc175xAFTGQYMjoKD65MWyuZmcchAmcS/zsVZAfgC8vpBoiIVhvBeQAQw==</vt:lpwstr>
  </property>
  <property fmtid="{D5CDD505-2E9C-101B-9397-08002B2CF9AE}" pid="28" name="CWMc8605d81f18f11ee8000331c0000321c">
    <vt:lpwstr>CWMrbr5/42EBEGEhglTYgVXys+mb0+HE+BSaUe0kHiddqCM19e7qz7i1d5zJPAu6SIPK/mB/RakB6+03CRF1sA7lg==</vt:lpwstr>
  </property>
  <property fmtid="{D5CDD505-2E9C-101B-9397-08002B2CF9AE}" pid="29" name="CWM58ad6c90f1b111ee80001b2300001b23">
    <vt:lpwstr>CWMI1UqPxfFacuRVBlu1n2KB3gjSB+a9Beoq7Kuv/y5EqGv2lGAJ4TCl1SSBgCYKsLfyWaxyFW2Lf0h0twkHoCyag==</vt:lpwstr>
  </property>
  <property fmtid="{D5CDD505-2E9C-101B-9397-08002B2CF9AE}" pid="30" name="CWMe163f4a1f26f11ee80006f1c00006e1c">
    <vt:lpwstr>CWM0uCZML46+/rwBwbrNxgo6WZpCi5n7bsTliWnpumSpxQfR27yKCjMf5cfj+jhfyHu734VsldGwMHShZtpIE/dCA==</vt:lpwstr>
  </property>
  <property fmtid="{D5CDD505-2E9C-101B-9397-08002B2CF9AE}" pid="31" name="CWMea918b40f64411ee80007d4300007c43">
    <vt:lpwstr>CWMvdJG9HMxc0RgCoTuO4F8saWdwhwD9hmUsc4RmRMWeCPHzsXzq0a8ZzFbECJGEOiO7n5Yr+P7M8US24oDTPSOHA==</vt:lpwstr>
  </property>
  <property fmtid="{D5CDD505-2E9C-101B-9397-08002B2CF9AE}" pid="32" name="CWM25be95a0f55011ee80007d4300007c43">
    <vt:lpwstr>CWMgb9notydMPrZoxXjqmYm63FIAUhFrM8aTBuaw6lP9jj2w4E17BjLpq72XKCZZTcHuKIOKbhoMPpEB8kc+oY1CA==</vt:lpwstr>
  </property>
  <property fmtid="{D5CDD505-2E9C-101B-9397-08002B2CF9AE}" pid="33" name="_2015_ms_pID_725343">
    <vt:lpwstr>(3)6dcqz4Ta3EOUl3DHPSPSfqymtM00ZnfFBmsL1orvO9VrxQBeRNqGF9hRzktu3d37p9ro4N9v CGYCDwdpTsltK99jw4WWfpCDd4BJXll2sDF2YmcZposN3WWh1Ua4/UT/A2MEtcmOtaL8xbc2 jss8G8JTuOd73gq4BkkCNwU8qLhrWrtGVDGp4n8bs0ppqXNU71RdAlJVfta1hb3phjWQXL2e IEl2+1jwaUyB1P9zUg</vt:lpwstr>
  </property>
  <property fmtid="{D5CDD505-2E9C-101B-9397-08002B2CF9AE}" pid="34" name="_2015_ms_pID_7253431">
    <vt:lpwstr>eeYEEx/yKA79NMGWpmaFhnzY6003EGUhqIcZ/PlHoUdtZbKCzyG5+J aa9RYT3KRQS4W8/GWS3eG/FknCI8TQPt713wPAjbqG1EPvrOqEKxF6kMDPc164LYeqfkaxRl Ij4cStsphdDHQBtzaZyFsm4FTtxRZDURQQXxmtvVCySTp9J3pHb7DrlWfQbA4LUQkiSmX9XF v5GDKpD79P9xJQ/x9eifcUTbikWSiEUEH63/</vt:lpwstr>
  </property>
  <property fmtid="{D5CDD505-2E9C-101B-9397-08002B2CF9AE}" pid="35" name="_2015_ms_pID_7253432">
    <vt:lpwstr>cDfGyd95qFeoSbZzWMlkdNE=</vt:lpwstr>
  </property>
  <property fmtid="{D5CDD505-2E9C-101B-9397-08002B2CF9AE}" pid="36" name="sflag">
    <vt:lpwstr>1707226988</vt:lpwstr>
  </property>
  <property fmtid="{D5CDD505-2E9C-101B-9397-08002B2CF9AE}" pid="37" name="CWM55c951700d2611ef8000256b0000246b">
    <vt:lpwstr>CWMfCHmxsUPJP6ZquQU00bxwqqANxQLYtBIaZgEMECyCJtuZ1FEZqXrTWEzxyLgLfeTLzxpJtupAY2K15SZiqmEHg==</vt:lpwstr>
  </property>
  <property fmtid="{D5CDD505-2E9C-101B-9397-08002B2CF9AE}" pid="38" name="CWMceed60000dcb11ef8000312f0000302f">
    <vt:lpwstr>CWMzLnLmE024r9RWbZ2nVUx/KmCJqsKhnWXYHbId01Zm1hRI2DCaETF61cS3ztaezDznjytdghYebfQ0jqA6PWOTw==</vt:lpwstr>
  </property>
  <property fmtid="{D5CDD505-2E9C-101B-9397-08002B2CF9AE}" pid="39" name="CWM2ca323b00e7b11ef800051c1000051c1">
    <vt:lpwstr>CWMYIP00OZAX+py12koU2FSqaXdXqtZe0OHz2Pxan3pDhw7KSuq0I0Iy3Gg64IH9DHaHm9XHEm+dDNyCLKVNhFz1g==</vt:lpwstr>
  </property>
  <property fmtid="{D5CDD505-2E9C-101B-9397-08002B2CF9AE}" pid="40" name="CWM5afb8aa00ea211ef80002f2500002f25">
    <vt:lpwstr>CWMFElikzQcXj8l7PfepBPae31wsorKW8DppihuTlD8nCIK9DkoK7iIJRhr1mf+mUARIiAvFPJE2AmmstjV6bCXqw==</vt:lpwstr>
  </property>
  <property fmtid="{D5CDD505-2E9C-101B-9397-08002B2CF9AE}" pid="41" name="CWMc76f56500ea511ef800051c1000051c1">
    <vt:lpwstr>CWMYIP00OZAX+py12koU2FSqaXdXqtZe0OHz2Pxan3pDhz9gthtfHgAIttItEq9XErBPhK6s5z2KY/Nv1r2bMJtLw==</vt:lpwstr>
  </property>
  <property fmtid="{D5CDD505-2E9C-101B-9397-08002B2CF9AE}" pid="42" name="CWMc85c5fe0118e11ef80007ddf00007cdf">
    <vt:lpwstr>CWMzLnLmE024r9RWbZ2nVUx/KmCJqsKhnWXYHbId01Zm1jZ6fvsmL7dqIJaIMRxJ/iW8720OkvxzUO5kaxR+k95jg==</vt:lpwstr>
  </property>
  <property fmtid="{D5CDD505-2E9C-101B-9397-08002B2CF9AE}" pid="43" name="CWM15b998302a1111ef800025b0000025b0">
    <vt:lpwstr>CWMZ6kOiR9mAdKdA6LUsnuwAIPVi83UBNDz8nvb+4SjupRFDh+wnR14l3gft7QDxSs0aq/U22RsEA/8x9pZ19V8bA==</vt:lpwstr>
  </property>
  <property fmtid="{D5CDD505-2E9C-101B-9397-08002B2CF9AE}" pid="44" name="CWMc82a0380556111ef8000518200005182">
    <vt:lpwstr>CWMNoS9YDGMwQm0b3+rUv1evUY3tLubzDz/45oWhlCidoeqnYGDG19FKkU/RhE7xCq18WNoAmWrBiONM8wWruOtIg==</vt:lpwstr>
  </property>
  <property fmtid="{D5CDD505-2E9C-101B-9397-08002B2CF9AE}" pid="45" name="CWM133c56a0561811ef8000552d0000552d">
    <vt:lpwstr>CWM/KomdFXvxEz545A1iceLWCaDhdkHwS4SmZb7GZ9VyUApxj3C+CCOEf/cO6W5IPrg96yRJwRUATyTcef+6WDxyg==</vt:lpwstr>
  </property>
  <property fmtid="{D5CDD505-2E9C-101B-9397-08002B2CF9AE}" pid="46" name="CWMee6683a0562111ef800021c8000020c8">
    <vt:lpwstr>CWMn/OGQx0DKmEpxWsg/MNVGxoz8XrpX+jDN0xjnuVjNzHUYNUguy7vSlJUtevYiZtyC4YDtmy8tiRXqTgPNAfwSA==</vt:lpwstr>
  </property>
  <property fmtid="{D5CDD505-2E9C-101B-9397-08002B2CF9AE}" pid="47" name="CWM1f4230409da911ef8000176900001669">
    <vt:lpwstr>CWMQcJDHlq2U2lE+1AkoOe7WtClL6343NRNvgnoFs+9ZAZwXqXvRnHfG3GO2mPFuXXA7BaBA9CyVsKV07HWW8CiSw==</vt:lpwstr>
  </property>
  <property fmtid="{D5CDD505-2E9C-101B-9397-08002B2CF9AE}" pid="48" name="CWM870e7f009dcf11ef8000319c0000309c">
    <vt:lpwstr>CWMpBnQBAIRkoORO6RIyf057KNB2KB1OU4GNiIcYNrXDxLZxsHsOW+f8+iOaZtVlhNVtB+vvNa+zfHH/9IsKzbWfg==</vt:lpwstr>
  </property>
  <property fmtid="{D5CDD505-2E9C-101B-9397-08002B2CF9AE}" pid="49" name="CWMffdab960e46c11ef800019df000018df">
    <vt:lpwstr>CWMGy0H9V+jC7JB4I9EzCiCbaxdtisfPhM0QJ+r740IeseF2ks/A/457UPjg7x+knx0SepqKdTfA/UQ7TZdGOhjhQ==</vt:lpwstr>
  </property>
  <property fmtid="{D5CDD505-2E9C-101B-9397-08002B2CF9AE}" pid="50" name="CWM4b40ce70e4fa11ef8000398500003885">
    <vt:lpwstr>CWMZ7hQhm6mHs+P8Gedii8ftQ+F4aCyocIe2xRKUXWQXrfiRLk/eFyyxBZSIoHF3+VT/UCbQHFjRuWty4fVfFgwog==</vt:lpwstr>
  </property>
  <property fmtid="{D5CDD505-2E9C-101B-9397-08002B2CF9AE}" pid="51" name="CWM7549f720e52f11ef8000370100003701">
    <vt:lpwstr>CWMV5WmIb/XF4qALPUcpNtMt8foYYrLbcGy9WmHy/93eIwSw4tE+D2lmxAv/lr8FXav3cAzi+ceASRVAEVURvue0w==</vt:lpwstr>
  </property>
  <property fmtid="{D5CDD505-2E9C-101B-9397-08002B2CF9AE}" pid="52" name="CWMb7a6fed0f5c211ef8000433000004230">
    <vt:lpwstr>CWMQNW5Zf4Qa3cP9evpWia0P4ncMv16kFAGASILljMFY768E+G5EwdB64y/QW3xoHpYxXwa9nDo8sLfYPvB4nHZBA==</vt:lpwstr>
  </property>
  <property fmtid="{D5CDD505-2E9C-101B-9397-08002B2CF9AE}" pid="53" name="CWMc673d5e00af911f080004b0800004a08">
    <vt:lpwstr>CWMTZTL0OSDwWqbXzjlaWTMgY511qUMh67TflNPNMW+6c+IaoNPj7YPK4OHr5RwreXlI2WlCTvCFDgCMh4Fb5qx+A==</vt:lpwstr>
  </property>
  <property fmtid="{D5CDD505-2E9C-101B-9397-08002B2CF9AE}" pid="54" name="CWM738256900b7b11f0800057e6000056e6">
    <vt:lpwstr>CWMh2W92oSuWFLtE8HaVJ8TMKuD37l4Pn4a8DAEAQxqvRXuunZdYsTqtBOhX2e9hiwhjpznn7JOhLgu994BBmPnIQ==</vt:lpwstr>
  </property>
  <property fmtid="{D5CDD505-2E9C-101B-9397-08002B2CF9AE}" pid="55" name="CWM5c4316c00b8211f080007fe800007fe8">
    <vt:lpwstr>CWMI0aZuA0NTd0R9RUz7d7gCrvpsgDdFpTlAgzTSboGW1omu5xDTbLSH8KzF2eT8HfVHO99Gfi5yZAlOWhlf8KgPQ==</vt:lpwstr>
  </property>
  <property fmtid="{D5CDD505-2E9C-101B-9397-08002B2CF9AE}" pid="56" name="CWM354e33500b9711f0800057e6000056e6">
    <vt:lpwstr>CWMQ9FIKXSgFihzPkNksVcWDUBxs/xUUVayLmuWRDQjb7m1WMvjM0RQQ95j3H1pGiF+DV6g3F1bitWOE0vluuCwxg==</vt:lpwstr>
  </property>
  <property fmtid="{D5CDD505-2E9C-101B-9397-08002B2CF9AE}" pid="57" name="CWMa2e9cdd02bb211f080003fba00003fba">
    <vt:lpwstr>CWM+mTQqCVT9SrqOcqX0q7ayze0f49ap2y3gpStgXdeLkeTNTNcLLEgjM3xbyyDZd/0UI+wqVC2IGRAVLr0TGHRSw==</vt:lpwstr>
  </property>
  <property fmtid="{D5CDD505-2E9C-101B-9397-08002B2CF9AE}" pid="58" name="CWMdac3c5a02bba11f0800021b4000021b4">
    <vt:lpwstr>CWMhoBiXhBpnVW30wFWVzGw0GNGtjEzHZMdqU04M9UvNBIX9VvnjlqF4UHSXqmTQ6DCY/KjkFE+l9F11W0RV7XJng==</vt:lpwstr>
  </property>
  <property fmtid="{D5CDD505-2E9C-101B-9397-08002B2CF9AE}" pid="59" name="CWM13af50102c6911f080003fba00003fba">
    <vt:lpwstr>CWM7cvDbJTrD95sxxPo4U0lyZxgu88zkRlqJaAb6FltLz2fnEPS0FfrVMT3htDNemzSRVskqastr8eIIluH6FejEQ==</vt:lpwstr>
  </property>
  <property fmtid="{D5CDD505-2E9C-101B-9397-08002B2CF9AE}" pid="60" name="CWMf6694d102c7411f0800021b4000021b4">
    <vt:lpwstr>CWMP2tToV98yYOIBW2gLPZSDZYonI7zvhhQjzWKT3OYRvDb5GRwzAp5PyThts8J6ka0cJZyYLRBGruQeUHkdvMRtQ==</vt:lpwstr>
  </property>
  <property fmtid="{D5CDD505-2E9C-101B-9397-08002B2CF9AE}" pid="61" name="CWM9d86f9702c8011f080003fba00003fba">
    <vt:lpwstr>CWMea9M1z1XhfF+20UVqsHSXVGlGo8uqQU1lmaLQGDry1n4hcq1rJKTQxEJUavAM7SPsTSsX5uKHRvAmibPjAqesw==</vt:lpwstr>
  </property>
  <property fmtid="{D5CDD505-2E9C-101B-9397-08002B2CF9AE}" pid="62" name="CWM4e8cc6402ca511f0800021b4000021b4">
    <vt:lpwstr>CWMHRbbhLGuIg8720Sys3GaxRmvDSnUyvCJnP0Uibz4xYpqBOkGjJMOmfPqngvVBUlwWMQaDQ9jLZvBVao+cQy/SA==</vt:lpwstr>
  </property>
</Properties>
</file>